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2D77CB8D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7A1003" w:rsidRPr="007A1003">
        <w:rPr>
          <w:rFonts w:ascii="Arial" w:eastAsia="宋体" w:hAnsi="Arial"/>
          <w:b/>
          <w:sz w:val="24"/>
          <w:lang w:eastAsia="en-US"/>
        </w:rPr>
        <w:t>Xiaomi EV Technology</w:t>
      </w:r>
    </w:p>
    <w:p w14:paraId="098C8FF6" w14:textId="22ED3239" w:rsidR="00D06054" w:rsidRPr="00D06054" w:rsidRDefault="54FE4D76" w:rsidP="54FE4D76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54FE4D76">
        <w:rPr>
          <w:rFonts w:ascii="Arial" w:eastAsia="宋体" w:hAnsi="Arial"/>
          <w:b/>
          <w:bCs/>
          <w:sz w:val="24"/>
          <w:szCs w:val="24"/>
          <w:lang w:eastAsia="en-US"/>
        </w:rPr>
        <w:t>Title:</w:t>
      </w:r>
      <w:r w:rsidR="00D06054">
        <w:tab/>
      </w:r>
      <w:r w:rsidRPr="54FE4D76">
        <w:rPr>
          <w:rFonts w:ascii="Arial" w:eastAsia="宋体" w:hAnsi="Arial"/>
          <w:b/>
          <w:bCs/>
          <w:sz w:val="24"/>
          <w:szCs w:val="24"/>
          <w:lang w:eastAsia="zh-CN"/>
        </w:rPr>
        <w:t>Templates for potential target devices and database</w:t>
      </w:r>
    </w:p>
    <w:p w14:paraId="707B821E" w14:textId="3D3F1B3B" w:rsidR="00D06054" w:rsidRPr="00D06054" w:rsidRDefault="12FFB9EA" w:rsidP="12FFB9EA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bCs/>
          <w:sz w:val="24"/>
          <w:szCs w:val="24"/>
          <w:lang w:eastAsia="en-US"/>
        </w:rPr>
      </w:pPr>
      <w:r w:rsidRPr="12FFB9EA">
        <w:rPr>
          <w:rFonts w:ascii="Arial" w:eastAsia="宋体" w:hAnsi="Arial"/>
          <w:b/>
          <w:bCs/>
          <w:sz w:val="24"/>
          <w:szCs w:val="24"/>
          <w:lang w:eastAsia="en-US"/>
        </w:rPr>
        <w:t>Document for:</w:t>
      </w:r>
      <w:r w:rsidR="00D06054">
        <w:tab/>
      </w:r>
      <w:r w:rsidRPr="12FFB9EA">
        <w:rPr>
          <w:rFonts w:ascii="Arial" w:eastAsia="宋体" w:hAnsi="Arial"/>
          <w:b/>
          <w:bCs/>
          <w:sz w:val="24"/>
          <w:szCs w:val="24"/>
          <w:lang w:eastAsia="en-US"/>
        </w:rPr>
        <w:t>Discussion &amp; Agreement</w:t>
      </w:r>
    </w:p>
    <w:p w14:paraId="75AB9D8E" w14:textId="43872C3B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166C43">
        <w:rPr>
          <w:rFonts w:ascii="Arial" w:eastAsia="宋体" w:hAnsi="Arial" w:hint="eastAsia"/>
          <w:b/>
          <w:sz w:val="24"/>
          <w:lang w:eastAsia="zh-CN"/>
        </w:rPr>
        <w:t>6</w:t>
      </w:r>
    </w:p>
    <w:p w14:paraId="40D01A56" w14:textId="77777777" w:rsidR="00560A01" w:rsidRDefault="53DE3D1D" w:rsidP="001B2764">
      <w:pPr>
        <w:pStyle w:val="Heading1"/>
      </w:pPr>
      <w:r>
        <w:t>Introduction</w:t>
      </w:r>
    </w:p>
    <w:p w14:paraId="68F6B3A6" w14:textId="40F1CB83" w:rsidR="00D11A70" w:rsidRPr="00D11A70" w:rsidRDefault="53DE3D1D" w:rsidP="53DE3D1D">
      <w:pPr>
        <w:rPr>
          <w:lang w:eastAsia="zh-CN"/>
        </w:rPr>
      </w:pPr>
      <w:r w:rsidRPr="53DE3D1D">
        <w:rPr>
          <w:rFonts w:eastAsia="Times New Roman"/>
        </w:rPr>
        <w:t xml:space="preserve">Based on the objectives of the </w:t>
      </w:r>
      <w:proofErr w:type="spellStart"/>
      <w:r w:rsidRPr="53DE3D1D">
        <w:rPr>
          <w:rFonts w:eastAsia="Times New Roman"/>
        </w:rPr>
        <w:t>DaCAS</w:t>
      </w:r>
      <w:proofErr w:type="spellEnd"/>
      <w:r w:rsidRPr="53DE3D1D">
        <w:rPr>
          <w:rFonts w:eastAsia="Times New Roman"/>
        </w:rPr>
        <w:t xml:space="preserve"> WID[1], to define a set of target devices or device types in a very first step to progress the project, the source proposes templates for collecting potential target devices and corresponding database.</w:t>
      </w:r>
    </w:p>
    <w:p w14:paraId="2883B72E" w14:textId="07D06B9A" w:rsidR="00D11A70" w:rsidRPr="00D11A70" w:rsidRDefault="53DE3D1D" w:rsidP="54FE4D76">
      <w:pPr>
        <w:rPr>
          <w:lang w:eastAsia="zh-CN"/>
        </w:rPr>
      </w:pPr>
      <w:r w:rsidRPr="53DE3D1D">
        <w:rPr>
          <w:lang w:eastAsia="zh-CN"/>
        </w:rPr>
        <w:t xml:space="preserve">The source also proposes a potential target device and database samples for discussion. The proposed target device is a smartphone with four microphone inputs, and some microphone raw database samples were recorded from the proposed target device. </w:t>
      </w:r>
    </w:p>
    <w:p w14:paraId="632131EF" w14:textId="77F92D7D" w:rsidR="007613C9" w:rsidRDefault="1D77AD8E" w:rsidP="007613C9">
      <w:pPr>
        <w:pStyle w:val="Heading1"/>
        <w:rPr>
          <w:lang w:eastAsia="zh-CN"/>
        </w:rPr>
      </w:pPr>
      <w:r w:rsidRPr="1D77AD8E">
        <w:rPr>
          <w:lang w:eastAsia="zh-CN"/>
        </w:rPr>
        <w:t>Content</w:t>
      </w:r>
    </w:p>
    <w:p w14:paraId="74E4F615" w14:textId="1BA755C7" w:rsidR="00C815D5" w:rsidRDefault="4DEF6EF4" w:rsidP="00C815D5">
      <w:pPr>
        <w:pStyle w:val="Heading2"/>
        <w:rPr>
          <w:lang w:eastAsia="zh-CN"/>
        </w:rPr>
      </w:pPr>
      <w:r w:rsidRPr="4DEF6EF4">
        <w:rPr>
          <w:lang w:eastAsia="zh-CN"/>
        </w:rPr>
        <w:t>Template for potential target devices</w:t>
      </w:r>
    </w:p>
    <w:p w14:paraId="27513077" w14:textId="5A83F27C" w:rsidR="00C815D5" w:rsidRDefault="54FE4D76" w:rsidP="0016574C">
      <w:pPr>
        <w:pStyle w:val="Heading3"/>
      </w:pPr>
      <w:r w:rsidRPr="0016574C">
        <w:t>Template</w:t>
      </w:r>
      <w:r w:rsidRPr="54FE4D76">
        <w:t xml:space="preserve"> table</w:t>
      </w:r>
    </w:p>
    <w:p w14:paraId="1AC0B5E3" w14:textId="30D9E357" w:rsidR="216EA5AD" w:rsidRDefault="216EA5AD" w:rsidP="216EA5AD"/>
    <w:p w14:paraId="70BD06B7" w14:textId="1632E1CC" w:rsidR="00C815D5" w:rsidRPr="00D11A70" w:rsidRDefault="53DE3D1D" w:rsidP="00C815D5">
      <w:pPr>
        <w:spacing w:after="0"/>
        <w:rPr>
          <w:rFonts w:eastAsia="Times New Roman"/>
          <w:sz w:val="21"/>
          <w:szCs w:val="21"/>
        </w:rPr>
      </w:pPr>
      <w:r w:rsidRPr="53DE3D1D">
        <w:rPr>
          <w:rFonts w:eastAsia="Times New Roman"/>
          <w:sz w:val="21"/>
          <w:szCs w:val="21"/>
        </w:rPr>
        <w:t xml:space="preserve">There are 7 types of UE described in TR 26.933[2], based on that, here, it is to make a template to describe a certain type of UE which will be used as a potential target device for the </w:t>
      </w:r>
      <w:proofErr w:type="spellStart"/>
      <w:r w:rsidRPr="53DE3D1D">
        <w:rPr>
          <w:rFonts w:eastAsia="Times New Roman"/>
          <w:sz w:val="21"/>
          <w:szCs w:val="21"/>
        </w:rPr>
        <w:t>DaCAS</w:t>
      </w:r>
      <w:proofErr w:type="spellEnd"/>
      <w:r w:rsidRPr="53DE3D1D">
        <w:rPr>
          <w:rFonts w:eastAsia="Times New Roman"/>
          <w:sz w:val="21"/>
          <w:szCs w:val="21"/>
        </w:rPr>
        <w:t xml:space="preserve"> project. The proposed parameters of the potential target devices are listed in the following table: </w:t>
      </w:r>
    </w:p>
    <w:p w14:paraId="729460A3" w14:textId="6D8097C8" w:rsidR="54FE4D76" w:rsidRDefault="54FE4D76" w:rsidP="54FE4D76">
      <w:pPr>
        <w:spacing w:after="0"/>
        <w:rPr>
          <w:rFonts w:eastAsia="Times New Roman"/>
          <w:sz w:val="21"/>
          <w:szCs w:val="21"/>
        </w:rPr>
      </w:pPr>
    </w:p>
    <w:tbl>
      <w:tblPr>
        <w:tblW w:w="7900" w:type="dxa"/>
        <w:tblLayout w:type="fixed"/>
        <w:tblLook w:val="06A0" w:firstRow="1" w:lastRow="0" w:firstColumn="1" w:lastColumn="0" w:noHBand="1" w:noVBand="1"/>
      </w:tblPr>
      <w:tblGrid>
        <w:gridCol w:w="1975"/>
        <w:gridCol w:w="1975"/>
        <w:gridCol w:w="1975"/>
        <w:gridCol w:w="1975"/>
      </w:tblGrid>
      <w:tr w:rsidR="00DF4F68" w14:paraId="62168D29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94CAE0" w14:textId="78F04044" w:rsidR="54FE4D76" w:rsidRDefault="54FE4D76" w:rsidP="54FE4D76">
            <w:pPr>
              <w:spacing w:after="0"/>
              <w:rPr>
                <w:b/>
                <w:bCs/>
                <w:lang w:eastAsia="zh-CN"/>
              </w:rPr>
            </w:pPr>
            <w:r w:rsidRPr="54FE4D76">
              <w:rPr>
                <w:b/>
                <w:bCs/>
                <w:lang w:eastAsia="zh-CN"/>
              </w:rPr>
              <w:t>No</w:t>
            </w: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B7913F" w14:textId="22237E6A" w:rsidR="00DF4F68" w:rsidRPr="00DF4F68" w:rsidRDefault="54FE4D76" w:rsidP="54FE4D76">
            <w:pPr>
              <w:spacing w:after="0" w:line="259" w:lineRule="auto"/>
            </w:pPr>
            <w:r w:rsidRPr="54FE4D76">
              <w:rPr>
                <w:b/>
                <w:bCs/>
                <w:lang w:eastAsia="zh-CN"/>
              </w:rPr>
              <w:t>1</w:t>
            </w: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4B2640" w14:textId="0F58D257" w:rsidR="54FE4D76" w:rsidRDefault="54FE4D76" w:rsidP="54FE4D76">
            <w:pPr>
              <w:rPr>
                <w:b/>
                <w:bCs/>
                <w:lang w:eastAsia="zh-CN"/>
              </w:rPr>
            </w:pPr>
            <w:r w:rsidRPr="54FE4D76">
              <w:rPr>
                <w:b/>
                <w:bCs/>
                <w:lang w:eastAsia="zh-CN"/>
              </w:rPr>
              <w:t>2</w:t>
            </w: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97B47C" w14:textId="173141CF" w:rsidR="54FE4D76" w:rsidRDefault="54FE4D76" w:rsidP="54FE4D76">
            <w:pPr>
              <w:rPr>
                <w:b/>
                <w:bCs/>
                <w:lang w:eastAsia="zh-CN"/>
              </w:rPr>
            </w:pPr>
            <w:r w:rsidRPr="54FE4D76">
              <w:rPr>
                <w:b/>
                <w:bCs/>
                <w:lang w:eastAsia="zh-CN"/>
              </w:rPr>
              <w:t>......</w:t>
            </w:r>
          </w:p>
        </w:tc>
      </w:tr>
      <w:tr w:rsidR="00DF4F68" w14:paraId="7CE401FB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6D09A2" w14:textId="77777777" w:rsidR="54FE4D76" w:rsidRDefault="54FE4D76" w:rsidP="54FE4D76">
            <w:pPr>
              <w:spacing w:after="0"/>
            </w:pPr>
            <w:r w:rsidRPr="54FE4D76">
              <w:rPr>
                <w:b/>
                <w:bCs/>
              </w:rPr>
              <w:t>Type</w:t>
            </w:r>
          </w:p>
          <w:p w14:paraId="69A527D1" w14:textId="553C31D2" w:rsidR="54FE4D76" w:rsidRDefault="54FE4D76" w:rsidP="54FE4D76">
            <w:pPr>
              <w:spacing w:after="0"/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632424D" w14:textId="553C31D2" w:rsidR="00DF4F68" w:rsidRDefault="00DF4F68">
            <w:pPr>
              <w:spacing w:after="0"/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F1AC37" w14:textId="2DDA4D12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7E028E" w14:textId="2CC63FDD" w:rsidR="54FE4D76" w:rsidRDefault="54FE4D76" w:rsidP="54FE4D76">
            <w:pPr>
              <w:rPr>
                <w:b/>
                <w:bCs/>
              </w:rPr>
            </w:pPr>
          </w:p>
        </w:tc>
      </w:tr>
      <w:tr w:rsidR="00DF4F68" w14:paraId="538F4C87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EAF308" w14:textId="77777777" w:rsidR="54FE4D76" w:rsidRDefault="54FE4D76" w:rsidP="54FE4D76">
            <w:pPr>
              <w:spacing w:after="0"/>
            </w:pPr>
            <w:r w:rsidRPr="54FE4D76">
              <w:rPr>
                <w:b/>
                <w:bCs/>
              </w:rPr>
              <w:t>Size</w:t>
            </w:r>
          </w:p>
          <w:p w14:paraId="193F25CA" w14:textId="016854C3" w:rsidR="54FE4D76" w:rsidRDefault="54FE4D76" w:rsidP="54FE4D76">
            <w:pPr>
              <w:spacing w:after="0"/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2D0327" w14:textId="016854C3" w:rsidR="00DF4F68" w:rsidRDefault="00DF4F68">
            <w:pPr>
              <w:spacing w:after="0"/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B9F1BD" w14:textId="10E145C8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8D2762" w14:textId="11BA1E19" w:rsidR="54FE4D76" w:rsidRDefault="54FE4D76" w:rsidP="54FE4D76">
            <w:pPr>
              <w:rPr>
                <w:b/>
                <w:bCs/>
              </w:rPr>
            </w:pPr>
          </w:p>
        </w:tc>
      </w:tr>
      <w:tr w:rsidR="54FE4D76" w14:paraId="6910FBAD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AA3BD5" w14:textId="41F845C7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Shape</w:t>
            </w:r>
          </w:p>
          <w:p w14:paraId="5846C46D" w14:textId="7670D257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A224D8C" w14:textId="7670D257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51EBA5" w14:textId="24296A6F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A34E43A" w14:textId="774827F4" w:rsidR="54FE4D76" w:rsidRDefault="54FE4D76" w:rsidP="54FE4D76">
            <w:pPr>
              <w:rPr>
                <w:b/>
                <w:bCs/>
              </w:rPr>
            </w:pPr>
          </w:p>
        </w:tc>
      </w:tr>
      <w:tr w:rsidR="54FE4D76" w14:paraId="4AA7F319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550CD9" w14:textId="0421BF82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  <w:color w:val="000000" w:themeColor="text1"/>
                <w:sz w:val="22"/>
                <w:szCs w:val="22"/>
              </w:rPr>
              <w:t>Microphone type</w:t>
            </w:r>
          </w:p>
          <w:p w14:paraId="369AD497" w14:textId="447D2D8F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3B5DB9" w14:textId="447D2D8F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7A7565" w14:textId="13D54E0B" w:rsidR="54FE4D76" w:rsidRDefault="54FE4D76" w:rsidP="54FE4D76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A64387" w14:textId="54AA4EC0" w:rsidR="54FE4D76" w:rsidRDefault="54FE4D76" w:rsidP="54FE4D76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54FE4D76" w14:paraId="0BCD1BC6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12892B" w14:textId="5A73C12F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Number of microphones</w:t>
            </w:r>
          </w:p>
          <w:p w14:paraId="36EB5722" w14:textId="69194D48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8E43EA" w14:textId="69194D48" w:rsidR="54FE4D76" w:rsidRDefault="54FE4D76" w:rsidP="54FE4D76"/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279587" w14:textId="1F955B9F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E9ABCC" w14:textId="57D34ACB" w:rsidR="54FE4D76" w:rsidRDefault="54FE4D76" w:rsidP="54FE4D76">
            <w:pPr>
              <w:rPr>
                <w:b/>
                <w:bCs/>
              </w:rPr>
            </w:pPr>
          </w:p>
        </w:tc>
      </w:tr>
      <w:tr w:rsidR="54FE4D76" w14:paraId="53DC87E7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90EAAE" w14:textId="313C17F9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Placement of microphones</w:t>
            </w:r>
          </w:p>
          <w:p w14:paraId="6FD70E33" w14:textId="41AE94E5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C692F1" w14:textId="41AE94E5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A12DCB" w14:textId="0C58EEEE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AD5045" w14:textId="72BF590E" w:rsidR="54FE4D76" w:rsidRDefault="54FE4D76" w:rsidP="54FE4D76">
            <w:pPr>
              <w:rPr>
                <w:b/>
                <w:bCs/>
              </w:rPr>
            </w:pPr>
          </w:p>
        </w:tc>
      </w:tr>
    </w:tbl>
    <w:p w14:paraId="38BA3B18" w14:textId="5AD25AF9" w:rsidR="54FE4D76" w:rsidRDefault="54FE4D76"/>
    <w:p w14:paraId="03000965" w14:textId="138BDA65" w:rsidR="00C815D5" w:rsidRPr="00925AA0" w:rsidRDefault="4019FF1E" w:rsidP="4019FF1E">
      <w:pPr>
        <w:spacing w:line="259" w:lineRule="auto"/>
        <w:rPr>
          <w:lang w:eastAsia="zh-CN"/>
        </w:rPr>
      </w:pPr>
      <w:r w:rsidRPr="4019FF1E">
        <w:rPr>
          <w:b/>
          <w:bCs/>
          <w:lang w:eastAsia="zh-CN"/>
        </w:rPr>
        <w:t>No:</w:t>
      </w:r>
      <w:r w:rsidRPr="4019FF1E">
        <w:rPr>
          <w:lang w:eastAsia="zh-CN"/>
        </w:rPr>
        <w:t xml:space="preserve"> It is the sequence of the proposed potential target device.</w:t>
      </w:r>
    </w:p>
    <w:p w14:paraId="7DB7B282" w14:textId="72ED736B" w:rsidR="00C815D5" w:rsidRPr="00925AA0" w:rsidRDefault="4019FF1E" w:rsidP="4019FF1E">
      <w:pPr>
        <w:spacing w:line="259" w:lineRule="auto"/>
        <w:rPr>
          <w:lang w:eastAsia="zh-CN"/>
        </w:rPr>
      </w:pPr>
      <w:r w:rsidRPr="4019FF1E">
        <w:rPr>
          <w:b/>
          <w:bCs/>
          <w:lang w:eastAsia="zh-CN"/>
        </w:rPr>
        <w:t xml:space="preserve">Type: </w:t>
      </w:r>
      <w:r w:rsidRPr="4019FF1E">
        <w:rPr>
          <w:lang w:eastAsia="zh-CN"/>
        </w:rPr>
        <w:t>It is to define the type of a UE, that is modern mobile Phones, foldable mobile phone and headphone etc.</w:t>
      </w:r>
    </w:p>
    <w:p w14:paraId="0B480E0E" w14:textId="4F919BB5" w:rsidR="00C815D5" w:rsidRPr="0096563F" w:rsidRDefault="4019FF1E" w:rsidP="4019FF1E">
      <w:pPr>
        <w:spacing w:line="259" w:lineRule="auto"/>
        <w:rPr>
          <w:lang w:eastAsia="zh-CN"/>
        </w:rPr>
      </w:pPr>
      <w:r w:rsidRPr="4019FF1E">
        <w:rPr>
          <w:b/>
          <w:bCs/>
          <w:lang w:eastAsia="zh-CN"/>
        </w:rPr>
        <w:t xml:space="preserve">Size: </w:t>
      </w:r>
      <w:r w:rsidRPr="4019FF1E">
        <w:rPr>
          <w:lang w:eastAsia="zh-CN"/>
        </w:rPr>
        <w:t xml:space="preserve">It is the overall size of a proposed UE. Refer to Annex A.1 defined in </w:t>
      </w:r>
      <w:r w:rsidR="55F45FD0" w:rsidRPr="55F45FD0">
        <w:rPr>
          <w:lang w:eastAsia="zh-CN"/>
        </w:rPr>
        <w:t>TR</w:t>
      </w:r>
      <w:r w:rsidRPr="4019FF1E">
        <w:rPr>
          <w:lang w:eastAsia="zh-CN"/>
        </w:rPr>
        <w:t xml:space="preserve"> 26.933. For example: for a modern mobile Phone, the Length(mm)*Width(mm)* Depth(mm) is used to define its size.</w:t>
      </w:r>
    </w:p>
    <w:p w14:paraId="664FE70E" w14:textId="1E8EDB9A" w:rsidR="00C815D5" w:rsidRPr="00C02787" w:rsidRDefault="54FE4D76" w:rsidP="4019FF1E">
      <w:pPr>
        <w:spacing w:line="259" w:lineRule="auto"/>
        <w:rPr>
          <w:lang w:val="en-US" w:eastAsia="zh-CN"/>
        </w:rPr>
      </w:pPr>
      <w:r w:rsidRPr="54FE4D76">
        <w:rPr>
          <w:b/>
          <w:bCs/>
          <w:lang w:eastAsia="zh-CN"/>
        </w:rPr>
        <w:t xml:space="preserve">Shape: </w:t>
      </w:r>
      <w:r w:rsidRPr="54FE4D76">
        <w:rPr>
          <w:lang w:eastAsia="zh-CN"/>
        </w:rPr>
        <w:t xml:space="preserve">It is to describe the overall appearance of a proposed </w:t>
      </w:r>
      <w:proofErr w:type="gramStart"/>
      <w:r w:rsidRPr="54FE4D76">
        <w:rPr>
          <w:lang w:eastAsia="zh-CN"/>
        </w:rPr>
        <w:t>UE,</w:t>
      </w:r>
      <w:proofErr w:type="gramEnd"/>
      <w:r w:rsidRPr="54FE4D76">
        <w:rPr>
          <w:lang w:eastAsia="zh-CN"/>
        </w:rPr>
        <w:t xml:space="preserve"> it is recommended to draw a diagram to make the device more intuitive. </w:t>
      </w:r>
    </w:p>
    <w:p w14:paraId="11552A3B" w14:textId="1BFEEA29" w:rsidR="4019FF1E" w:rsidRDefault="4019FF1E" w:rsidP="4019FF1E">
      <w:pPr>
        <w:spacing w:after="0"/>
        <w:rPr>
          <w:lang w:eastAsia="zh-CN"/>
        </w:rPr>
      </w:pPr>
      <w:r w:rsidRPr="4019FF1E">
        <w:rPr>
          <w:b/>
          <w:bCs/>
          <w:color w:val="000000" w:themeColor="text1"/>
          <w:sz w:val="22"/>
          <w:szCs w:val="22"/>
        </w:rPr>
        <w:t>Microphone type:</w:t>
      </w:r>
      <w:r w:rsidR="0B58C08C" w:rsidRPr="55F9ACF6">
        <w:rPr>
          <w:color w:val="000000" w:themeColor="text1"/>
          <w:sz w:val="22"/>
          <w:szCs w:val="22"/>
        </w:rPr>
        <w:t xml:space="preserve"> </w:t>
      </w:r>
      <w:r w:rsidR="48E49F70" w:rsidRPr="55F9ACF6">
        <w:rPr>
          <w:color w:val="000000" w:themeColor="text1"/>
          <w:sz w:val="22"/>
          <w:szCs w:val="22"/>
        </w:rPr>
        <w:t xml:space="preserve">It is to </w:t>
      </w:r>
      <w:r w:rsidR="479021CC" w:rsidRPr="55F9ACF6">
        <w:rPr>
          <w:color w:val="000000" w:themeColor="text1"/>
          <w:sz w:val="22"/>
          <w:szCs w:val="22"/>
        </w:rPr>
        <w:t>specify</w:t>
      </w:r>
      <w:r w:rsidR="4052DD7A" w:rsidRPr="55F9ACF6">
        <w:rPr>
          <w:color w:val="000000" w:themeColor="text1"/>
          <w:sz w:val="22"/>
          <w:szCs w:val="22"/>
        </w:rPr>
        <w:t xml:space="preserve"> </w:t>
      </w:r>
      <w:r w:rsidR="184C97EE" w:rsidRPr="55F9ACF6">
        <w:rPr>
          <w:color w:val="000000" w:themeColor="text1"/>
          <w:sz w:val="22"/>
          <w:szCs w:val="22"/>
        </w:rPr>
        <w:t xml:space="preserve">the </w:t>
      </w:r>
      <w:r w:rsidR="4EFA7A70" w:rsidRPr="55F9ACF6">
        <w:rPr>
          <w:color w:val="000000" w:themeColor="text1"/>
          <w:sz w:val="22"/>
          <w:szCs w:val="22"/>
        </w:rPr>
        <w:t>type</w:t>
      </w:r>
      <w:r w:rsidR="76F5F197" w:rsidRPr="55F9ACF6">
        <w:rPr>
          <w:color w:val="000000" w:themeColor="text1"/>
          <w:sz w:val="22"/>
          <w:szCs w:val="22"/>
        </w:rPr>
        <w:t xml:space="preserve"> of </w:t>
      </w:r>
      <w:r w:rsidR="5295E1D5" w:rsidRPr="55F9ACF6">
        <w:rPr>
          <w:color w:val="000000" w:themeColor="text1"/>
          <w:sz w:val="22"/>
          <w:szCs w:val="22"/>
        </w:rPr>
        <w:t xml:space="preserve">the </w:t>
      </w:r>
      <w:r w:rsidR="41671DDB" w:rsidRPr="55F9ACF6">
        <w:rPr>
          <w:color w:val="000000" w:themeColor="text1"/>
          <w:sz w:val="22"/>
          <w:szCs w:val="22"/>
        </w:rPr>
        <w:t xml:space="preserve">microphone </w:t>
      </w:r>
      <w:r w:rsidR="1816B20C" w:rsidRPr="55F9ACF6">
        <w:rPr>
          <w:color w:val="000000" w:themeColor="text1"/>
          <w:sz w:val="22"/>
          <w:szCs w:val="22"/>
        </w:rPr>
        <w:t xml:space="preserve">used in </w:t>
      </w:r>
      <w:r w:rsidR="044274E9" w:rsidRPr="55F9ACF6">
        <w:rPr>
          <w:color w:val="000000" w:themeColor="text1"/>
          <w:sz w:val="22"/>
          <w:szCs w:val="22"/>
        </w:rPr>
        <w:t xml:space="preserve">a </w:t>
      </w:r>
      <w:r w:rsidR="1C733E29" w:rsidRPr="55F9ACF6">
        <w:rPr>
          <w:color w:val="000000" w:themeColor="text1"/>
          <w:sz w:val="22"/>
          <w:szCs w:val="22"/>
        </w:rPr>
        <w:t xml:space="preserve">proposed </w:t>
      </w:r>
      <w:r w:rsidR="29FEBB23" w:rsidRPr="55F9ACF6">
        <w:rPr>
          <w:color w:val="000000" w:themeColor="text1"/>
          <w:sz w:val="22"/>
          <w:szCs w:val="22"/>
        </w:rPr>
        <w:t>UE</w:t>
      </w:r>
      <w:r w:rsidR="3A727739" w:rsidRPr="3A727739">
        <w:rPr>
          <w:color w:val="000000" w:themeColor="text1"/>
          <w:sz w:val="22"/>
          <w:szCs w:val="22"/>
        </w:rPr>
        <w:t xml:space="preserve">. </w:t>
      </w:r>
      <w:r w:rsidR="3496FB55" w:rsidRPr="3496FB55">
        <w:rPr>
          <w:color w:val="000000" w:themeColor="text1"/>
          <w:sz w:val="22"/>
          <w:szCs w:val="22"/>
        </w:rPr>
        <w:t xml:space="preserve">Refer to </w:t>
      </w:r>
      <w:r w:rsidR="49A0346F" w:rsidRPr="49A0346F">
        <w:rPr>
          <w:color w:val="000000" w:themeColor="text1"/>
          <w:sz w:val="22"/>
          <w:szCs w:val="22"/>
        </w:rPr>
        <w:t xml:space="preserve">clause </w:t>
      </w:r>
      <w:r w:rsidR="574E2D26" w:rsidRPr="574E2D26">
        <w:rPr>
          <w:color w:val="000000" w:themeColor="text1"/>
          <w:sz w:val="22"/>
          <w:szCs w:val="22"/>
        </w:rPr>
        <w:t>5</w:t>
      </w:r>
      <w:r w:rsidR="68BCFB75" w:rsidRPr="68BCFB75">
        <w:rPr>
          <w:color w:val="000000" w:themeColor="text1"/>
          <w:sz w:val="22"/>
          <w:szCs w:val="22"/>
        </w:rPr>
        <w:t xml:space="preserve"> in </w:t>
      </w:r>
      <w:r w:rsidR="7A61DCFC" w:rsidRPr="7A61DCFC">
        <w:rPr>
          <w:lang w:eastAsia="zh-CN"/>
        </w:rPr>
        <w:t>TR 26.933</w:t>
      </w:r>
      <w:r w:rsidR="650E7B82" w:rsidRPr="650E7B82">
        <w:rPr>
          <w:lang w:eastAsia="zh-CN"/>
        </w:rPr>
        <w:t>.</w:t>
      </w:r>
    </w:p>
    <w:p w14:paraId="1D126482" w14:textId="5A6BCD13" w:rsidR="4019FF1E" w:rsidRDefault="4019FF1E" w:rsidP="4019FF1E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225FF83A" w14:textId="3B50763E" w:rsidR="00C815D5" w:rsidRPr="00EF5AAE" w:rsidRDefault="4019FF1E" w:rsidP="4019FF1E">
      <w:pPr>
        <w:spacing w:line="259" w:lineRule="auto"/>
        <w:rPr>
          <w:lang w:eastAsia="zh-CN"/>
        </w:rPr>
      </w:pPr>
      <w:r w:rsidRPr="4019FF1E">
        <w:rPr>
          <w:b/>
          <w:bCs/>
          <w:lang w:eastAsia="zh-CN"/>
        </w:rPr>
        <w:t>Number of microphones</w:t>
      </w:r>
      <w:r w:rsidR="533EB065" w:rsidRPr="533EB065">
        <w:rPr>
          <w:b/>
          <w:bCs/>
          <w:lang w:eastAsia="zh-CN"/>
        </w:rPr>
        <w:t>:</w:t>
      </w:r>
      <w:r w:rsidR="1E6191FF" w:rsidRPr="1E6191FF">
        <w:rPr>
          <w:b/>
          <w:bCs/>
          <w:lang w:eastAsia="zh-CN"/>
        </w:rPr>
        <w:t xml:space="preserve"> </w:t>
      </w:r>
      <w:r w:rsidR="6ACB1450" w:rsidRPr="49AB19B9">
        <w:rPr>
          <w:color w:val="000000" w:themeColor="text1"/>
          <w:sz w:val="22"/>
          <w:szCs w:val="22"/>
        </w:rPr>
        <w:t>I</w:t>
      </w:r>
      <w:r w:rsidR="6ACB1450" w:rsidRPr="4E5BA141">
        <w:rPr>
          <w:color w:val="000000" w:themeColor="text1"/>
          <w:sz w:val="22"/>
          <w:szCs w:val="22"/>
        </w:rPr>
        <w:t xml:space="preserve">t </w:t>
      </w:r>
      <w:r w:rsidR="72D943C3" w:rsidRPr="4E5BA141">
        <w:rPr>
          <w:color w:val="000000" w:themeColor="text1"/>
          <w:sz w:val="22"/>
          <w:szCs w:val="22"/>
        </w:rPr>
        <w:t xml:space="preserve">is to </w:t>
      </w:r>
      <w:r w:rsidR="6EBFFA10" w:rsidRPr="4E5BA141">
        <w:rPr>
          <w:color w:val="000000" w:themeColor="text1"/>
          <w:sz w:val="22"/>
          <w:szCs w:val="22"/>
        </w:rPr>
        <w:t xml:space="preserve">specify </w:t>
      </w:r>
      <w:r w:rsidR="1E6191FF" w:rsidRPr="4E5BA141">
        <w:rPr>
          <w:color w:val="000000" w:themeColor="text1"/>
          <w:sz w:val="22"/>
          <w:szCs w:val="22"/>
        </w:rPr>
        <w:t xml:space="preserve">the </w:t>
      </w:r>
      <w:r w:rsidR="0B45E6F6" w:rsidRPr="0B45E6F6">
        <w:rPr>
          <w:color w:val="000000" w:themeColor="text1"/>
          <w:sz w:val="22"/>
          <w:szCs w:val="22"/>
        </w:rPr>
        <w:t xml:space="preserve">number of </w:t>
      </w:r>
      <w:r w:rsidR="4AC68AC0" w:rsidRPr="4AC68AC0">
        <w:rPr>
          <w:color w:val="000000" w:themeColor="text1"/>
          <w:sz w:val="22"/>
          <w:szCs w:val="22"/>
        </w:rPr>
        <w:t>microphones</w:t>
      </w:r>
      <w:r w:rsidR="28F0D307" w:rsidRPr="28F0D307">
        <w:rPr>
          <w:color w:val="000000" w:themeColor="text1"/>
          <w:sz w:val="22"/>
          <w:szCs w:val="22"/>
        </w:rPr>
        <w:t xml:space="preserve"> used</w:t>
      </w:r>
      <w:r w:rsidR="60CB478B" w:rsidRPr="60CB478B">
        <w:rPr>
          <w:color w:val="000000" w:themeColor="text1"/>
          <w:sz w:val="22"/>
          <w:szCs w:val="22"/>
        </w:rPr>
        <w:t xml:space="preserve"> in </w:t>
      </w:r>
      <w:r w:rsidR="6646F527" w:rsidRPr="6646F527">
        <w:rPr>
          <w:color w:val="000000" w:themeColor="text1"/>
          <w:sz w:val="22"/>
          <w:szCs w:val="22"/>
        </w:rPr>
        <w:t xml:space="preserve">a </w:t>
      </w:r>
      <w:r w:rsidR="7E10328C" w:rsidRPr="7E10328C">
        <w:rPr>
          <w:color w:val="000000" w:themeColor="text1"/>
          <w:sz w:val="22"/>
          <w:szCs w:val="22"/>
        </w:rPr>
        <w:t xml:space="preserve">proposed </w:t>
      </w:r>
      <w:proofErr w:type="gramStart"/>
      <w:r w:rsidR="7E10328C" w:rsidRPr="7E10328C">
        <w:rPr>
          <w:color w:val="000000" w:themeColor="text1"/>
          <w:sz w:val="22"/>
          <w:szCs w:val="22"/>
        </w:rPr>
        <w:t>UE</w:t>
      </w:r>
      <w:r w:rsidR="6745686C" w:rsidRPr="6745686C">
        <w:rPr>
          <w:color w:val="000000" w:themeColor="text1"/>
          <w:sz w:val="22"/>
          <w:szCs w:val="22"/>
        </w:rPr>
        <w:t>,</w:t>
      </w:r>
      <w:proofErr w:type="gramEnd"/>
      <w:r w:rsidR="6745686C" w:rsidRPr="6745686C">
        <w:rPr>
          <w:color w:val="000000" w:themeColor="text1"/>
          <w:sz w:val="22"/>
          <w:szCs w:val="22"/>
        </w:rPr>
        <w:t xml:space="preserve"> the </w:t>
      </w:r>
      <w:r w:rsidR="28793902" w:rsidRPr="28793902">
        <w:rPr>
          <w:color w:val="000000" w:themeColor="text1"/>
          <w:sz w:val="22"/>
          <w:szCs w:val="22"/>
        </w:rPr>
        <w:t xml:space="preserve">microphone </w:t>
      </w:r>
      <w:r w:rsidR="2B8FA2F6" w:rsidRPr="2B8FA2F6">
        <w:rPr>
          <w:color w:val="000000" w:themeColor="text1"/>
          <w:sz w:val="22"/>
          <w:szCs w:val="22"/>
        </w:rPr>
        <w:t xml:space="preserve">can </w:t>
      </w:r>
      <w:r w:rsidR="4384822A" w:rsidRPr="4384822A">
        <w:rPr>
          <w:color w:val="000000" w:themeColor="text1"/>
          <w:sz w:val="22"/>
          <w:szCs w:val="22"/>
        </w:rPr>
        <w:t xml:space="preserve">be used to </w:t>
      </w:r>
      <w:r w:rsidR="439E7DEB" w:rsidRPr="439E7DEB">
        <w:rPr>
          <w:color w:val="000000" w:themeColor="text1"/>
          <w:sz w:val="22"/>
          <w:szCs w:val="22"/>
        </w:rPr>
        <w:t xml:space="preserve">capture </w:t>
      </w:r>
      <w:r w:rsidR="0CD0FDD6" w:rsidRPr="0CD0FDD6">
        <w:rPr>
          <w:color w:val="000000" w:themeColor="text1"/>
          <w:sz w:val="22"/>
          <w:szCs w:val="22"/>
        </w:rPr>
        <w:t xml:space="preserve">satisfied </w:t>
      </w:r>
      <w:r w:rsidR="610D4D00" w:rsidRPr="610D4D00">
        <w:rPr>
          <w:color w:val="000000" w:themeColor="text1"/>
          <w:sz w:val="22"/>
          <w:szCs w:val="22"/>
        </w:rPr>
        <w:t>raw audio</w:t>
      </w:r>
      <w:r w:rsidR="28E878E3" w:rsidRPr="28E878E3">
        <w:rPr>
          <w:color w:val="000000" w:themeColor="text1"/>
          <w:sz w:val="22"/>
          <w:szCs w:val="22"/>
        </w:rPr>
        <w:t xml:space="preserve"> </w:t>
      </w:r>
      <w:r w:rsidR="3D3FDBBC" w:rsidRPr="3D3FDBBC">
        <w:rPr>
          <w:color w:val="000000" w:themeColor="text1"/>
          <w:sz w:val="22"/>
          <w:szCs w:val="22"/>
        </w:rPr>
        <w:t>signals</w:t>
      </w:r>
      <w:r w:rsidR="6BEC467B" w:rsidRPr="6BEC467B">
        <w:rPr>
          <w:color w:val="000000" w:themeColor="text1"/>
          <w:sz w:val="22"/>
          <w:szCs w:val="22"/>
        </w:rPr>
        <w:t>.</w:t>
      </w:r>
    </w:p>
    <w:p w14:paraId="56C29160" w14:textId="11A0DBBE" w:rsidR="00C815D5" w:rsidRDefault="53DE3D1D" w:rsidP="4019FF1E">
      <w:pPr>
        <w:spacing w:line="259" w:lineRule="auto"/>
        <w:rPr>
          <w:lang w:eastAsia="zh-CN"/>
        </w:rPr>
      </w:pPr>
      <w:bookmarkStart w:id="1" w:name="_Hlk189921756"/>
      <w:r w:rsidRPr="53DE3D1D">
        <w:rPr>
          <w:b/>
          <w:bCs/>
          <w:lang w:eastAsia="zh-CN"/>
        </w:rPr>
        <w:t xml:space="preserve">Placement of microphones: </w:t>
      </w:r>
      <w:bookmarkEnd w:id="1"/>
      <w:r w:rsidRPr="53DE3D1D">
        <w:rPr>
          <w:color w:val="000000" w:themeColor="text1"/>
          <w:sz w:val="22"/>
          <w:szCs w:val="22"/>
        </w:rPr>
        <w:t xml:space="preserve">It is to specify the coordinate data of all the microphones in a proposed UE. For example, using cartesian coordinates of three-dimensional, there are:  </w:t>
      </w:r>
      <w:r w:rsidRPr="53DE3D1D">
        <w:rPr>
          <w:lang w:eastAsia="zh-CN"/>
        </w:rPr>
        <w:t>mic1: (X1,Y1,Z1), mic2: (X2,Y2,Z3).</w:t>
      </w:r>
    </w:p>
    <w:p w14:paraId="645A5EAC" w14:textId="04D63663" w:rsidR="53DE3D1D" w:rsidRDefault="53DE3D1D" w:rsidP="53DE3D1D">
      <w:pPr>
        <w:spacing w:line="259" w:lineRule="auto"/>
        <w:rPr>
          <w:lang w:eastAsia="zh-CN"/>
        </w:rPr>
      </w:pPr>
    </w:p>
    <w:p w14:paraId="7B2325F3" w14:textId="190CE262" w:rsidR="00BA3724" w:rsidRPr="00BA3724" w:rsidRDefault="53DE3D1D" w:rsidP="00FF4CAE">
      <w:pPr>
        <w:pStyle w:val="Heading3"/>
      </w:pPr>
      <w:r>
        <w:t>Placement of microphones description on modern mobile phones</w:t>
      </w:r>
    </w:p>
    <w:p w14:paraId="08B51DF4" w14:textId="4DCD5B0A" w:rsidR="54FE4D76" w:rsidRDefault="54FE4D76" w:rsidP="54FE4D76">
      <w:pPr>
        <w:rPr>
          <w:lang w:eastAsia="zh-CN"/>
        </w:rPr>
      </w:pPr>
    </w:p>
    <w:p w14:paraId="19524813" w14:textId="6CFB3DC7" w:rsidR="00FF4CAE" w:rsidRPr="00BB6108" w:rsidRDefault="53DE3D1D" w:rsidP="53DE3D1D">
      <w:pPr>
        <w:rPr>
          <w:lang w:val="en-US" w:eastAsia="zh-CN"/>
        </w:rPr>
      </w:pPr>
      <w:r w:rsidRPr="53DE3D1D">
        <w:rPr>
          <w:lang w:eastAsia="zh-CN"/>
        </w:rPr>
        <w:t>It takes a modern mobile phone as an example to describe the placement of microphones. The centre of the</w:t>
      </w:r>
      <w:r w:rsidRPr="53DE3D1D">
        <w:rPr>
          <w:rFonts w:eastAsia="宋体"/>
          <w:sz w:val="21"/>
          <w:szCs w:val="21"/>
          <w:lang w:eastAsia="zh-CN"/>
        </w:rPr>
        <w:t xml:space="preserve"> port for microphones is used to describe the p</w:t>
      </w:r>
      <w:r w:rsidRPr="53DE3D1D">
        <w:rPr>
          <w:lang w:eastAsia="zh-CN"/>
        </w:rPr>
        <w:t>lacement of microphones.</w:t>
      </w:r>
    </w:p>
    <w:p w14:paraId="604B978B" w14:textId="520C866B" w:rsidR="00FF4CAE" w:rsidRPr="00BB6108" w:rsidRDefault="53DE3D1D" w:rsidP="00FF4CAE">
      <w:pPr>
        <w:rPr>
          <w:lang w:val="en-US" w:eastAsia="zh-CN"/>
        </w:rPr>
      </w:pPr>
      <w:r w:rsidRPr="53DE3D1D">
        <w:rPr>
          <w:lang w:val="en-US" w:eastAsia="zh-CN"/>
        </w:rPr>
        <w:t>The position of each microphone is identified from a set of cartesian coordinates for each microphone.</w:t>
      </w:r>
    </w:p>
    <w:p w14:paraId="4F019ADE" w14:textId="6A327B4A" w:rsidR="00FF4CAE" w:rsidRPr="00BB6108" w:rsidRDefault="00FF4CAE" w:rsidP="00FF4CAE">
      <w:pPr>
        <w:rPr>
          <w:lang w:val="en-US" w:eastAsia="zh-CN"/>
        </w:rPr>
      </w:pPr>
      <w:r w:rsidRPr="00BB6108">
        <w:rPr>
          <w:lang w:val="en-US" w:eastAsia="zh-CN"/>
        </w:rPr>
        <w:t xml:space="preserve">The origin of the coordinate system is the center of the </w:t>
      </w:r>
      <w:r>
        <w:rPr>
          <w:lang w:val="en-US" w:eastAsia="zh-CN"/>
        </w:rPr>
        <w:t>screen</w:t>
      </w:r>
      <w:r>
        <w:rPr>
          <w:rFonts w:hint="eastAsia"/>
          <w:lang w:val="en-US" w:eastAsia="zh-CN"/>
        </w:rPr>
        <w:t>.</w:t>
      </w:r>
    </w:p>
    <w:p w14:paraId="0B9F1BA8" w14:textId="5E79CAE3" w:rsidR="00FF4CAE" w:rsidRPr="00BB6108" w:rsidRDefault="54FE4D76" w:rsidP="00FF4CAE">
      <w:pPr>
        <w:rPr>
          <w:lang w:val="en-US" w:eastAsia="zh-CN"/>
        </w:rPr>
      </w:pPr>
      <w:r w:rsidRPr="54FE4D76">
        <w:rPr>
          <w:lang w:val="en-US" w:eastAsia="zh-CN"/>
        </w:rPr>
        <w:t xml:space="preserve">The X-axis is </w:t>
      </w:r>
      <w:r w:rsidRPr="54FE4D76">
        <w:rPr>
          <w:lang w:eastAsia="zh-CN"/>
        </w:rPr>
        <w:t>perpendicular to the screen</w:t>
      </w:r>
      <w:r w:rsidRPr="54FE4D76">
        <w:rPr>
          <w:lang w:val="en-US" w:eastAsia="zh-CN"/>
        </w:rPr>
        <w:t xml:space="preserve">, </w:t>
      </w:r>
      <w:r w:rsidRPr="54FE4D76">
        <w:rPr>
          <w:lang w:eastAsia="zh-CN"/>
        </w:rPr>
        <w:t>with</w:t>
      </w:r>
      <w:r w:rsidRPr="54FE4D76">
        <w:rPr>
          <w:lang w:val="en-US" w:eastAsia="zh-CN"/>
        </w:rPr>
        <w:t xml:space="preserve"> its positive direction toward t</w:t>
      </w:r>
      <w:r w:rsidRPr="54FE4D76">
        <w:rPr>
          <w:lang w:eastAsia="zh-CN"/>
        </w:rPr>
        <w:t xml:space="preserve">he </w:t>
      </w:r>
      <w:proofErr w:type="gramStart"/>
      <w:r w:rsidRPr="54FE4D76">
        <w:rPr>
          <w:lang w:eastAsia="zh-CN"/>
        </w:rPr>
        <w:t>screen is</w:t>
      </w:r>
      <w:proofErr w:type="gramEnd"/>
      <w:r w:rsidRPr="54FE4D76">
        <w:rPr>
          <w:lang w:eastAsia="zh-CN"/>
        </w:rPr>
        <w:t xml:space="preserve"> facing</w:t>
      </w:r>
      <w:r w:rsidRPr="54FE4D76">
        <w:rPr>
          <w:lang w:val="en-US" w:eastAsia="zh-CN"/>
        </w:rPr>
        <w:t xml:space="preserve">. </w:t>
      </w:r>
    </w:p>
    <w:p w14:paraId="71F4A9CF" w14:textId="77777777" w:rsidR="00FF4CAE" w:rsidRPr="00BB6108" w:rsidRDefault="00FF4CAE" w:rsidP="00FF4CAE">
      <w:pPr>
        <w:rPr>
          <w:lang w:val="en-US" w:eastAsia="zh-CN"/>
        </w:rPr>
      </w:pPr>
      <w:r w:rsidRPr="00BB6108">
        <w:rPr>
          <w:lang w:val="en-US" w:eastAsia="zh-CN"/>
        </w:rPr>
        <w:t>The Y-axis is parallel to th</w:t>
      </w:r>
      <w:r>
        <w:rPr>
          <w:rFonts w:hint="eastAsia"/>
          <w:lang w:val="en-US" w:eastAsia="zh-CN"/>
        </w:rPr>
        <w:t>e length edge</w:t>
      </w:r>
      <w:r w:rsidRPr="00BB6108">
        <w:rPr>
          <w:lang w:val="en-US" w:eastAsia="zh-CN"/>
        </w:rPr>
        <w:t xml:space="preserve">. Its positive direction is toward </w:t>
      </w:r>
      <w:r>
        <w:rPr>
          <w:rFonts w:hint="eastAsia"/>
          <w:lang w:val="en-US" w:eastAsia="zh-CN"/>
        </w:rPr>
        <w:t>USB port</w:t>
      </w:r>
      <w:r w:rsidRPr="00BB6108">
        <w:rPr>
          <w:lang w:val="en-US" w:eastAsia="zh-CN"/>
        </w:rPr>
        <w:t>.</w:t>
      </w:r>
    </w:p>
    <w:p w14:paraId="522369BA" w14:textId="77777777" w:rsidR="00FF4CAE" w:rsidRPr="00BB6108" w:rsidRDefault="00FF4CAE" w:rsidP="00FF4CAE">
      <w:pPr>
        <w:rPr>
          <w:lang w:val="en-US" w:eastAsia="zh-CN"/>
        </w:rPr>
      </w:pPr>
      <w:r w:rsidRPr="00BB6108">
        <w:rPr>
          <w:lang w:val="en-US" w:eastAsia="zh-CN"/>
        </w:rPr>
        <w:t>The Z-axis is parallel to th</w:t>
      </w:r>
      <w:r>
        <w:rPr>
          <w:rFonts w:hint="eastAsia"/>
          <w:lang w:val="en-US" w:eastAsia="zh-CN"/>
        </w:rPr>
        <w:t>e width edge, the</w:t>
      </w:r>
      <w:r w:rsidRPr="00BB6108">
        <w:rPr>
          <w:lang w:val="en-US" w:eastAsia="zh-CN"/>
        </w:rPr>
        <w:t xml:space="preserve"> positive direction </w:t>
      </w:r>
      <w:r>
        <w:rPr>
          <w:rFonts w:hint="eastAsia"/>
          <w:lang w:val="en-US" w:eastAsia="zh-CN"/>
        </w:rPr>
        <w:t xml:space="preserve">decided by </w:t>
      </w:r>
      <w:r w:rsidRPr="00CF0A83">
        <w:rPr>
          <w:lang w:val="en-US" w:eastAsia="zh-CN"/>
        </w:rPr>
        <w:t>right-hand coordinate system</w:t>
      </w:r>
      <w:r w:rsidRPr="00BB6108">
        <w:rPr>
          <w:lang w:val="en-US" w:eastAsia="zh-CN"/>
        </w:rPr>
        <w:t>.</w:t>
      </w:r>
    </w:p>
    <w:p w14:paraId="6BBB39C5" w14:textId="6A9F622B" w:rsidR="67D42A8D" w:rsidRDefault="53DE3D1D" w:rsidP="67D42A8D">
      <w:pPr>
        <w:rPr>
          <w:lang w:val="en-US" w:eastAsia="zh-CN"/>
        </w:rPr>
      </w:pPr>
      <w:r w:rsidRPr="53DE3D1D">
        <w:rPr>
          <w:lang w:val="en-US" w:eastAsia="zh-CN"/>
        </w:rPr>
        <w:t xml:space="preserve">It refers to the </w:t>
      </w:r>
      <w:proofErr w:type="gramStart"/>
      <w:r w:rsidRPr="53DE3D1D">
        <w:rPr>
          <w:lang w:val="en-US" w:eastAsia="zh-CN"/>
        </w:rPr>
        <w:t>follow</w:t>
      </w:r>
      <w:proofErr w:type="gramEnd"/>
      <w:r w:rsidRPr="53DE3D1D">
        <w:rPr>
          <w:lang w:val="en-US" w:eastAsia="zh-CN"/>
        </w:rPr>
        <w:t xml:space="preserve"> diagram for the modern mobile phone example:</w:t>
      </w:r>
    </w:p>
    <w:p w14:paraId="41894361" w14:textId="177F6D7D" w:rsidR="54FE4D76" w:rsidRDefault="54FE4D76" w:rsidP="12FFB9EA">
      <w:r>
        <w:rPr>
          <w:noProof/>
        </w:rPr>
        <w:lastRenderedPageBreak/>
        <w:drawing>
          <wp:inline distT="0" distB="0" distL="0" distR="0" wp14:anchorId="22AD06CD" wp14:editId="0DAEF804">
            <wp:extent cx="6124574" cy="3714750"/>
            <wp:effectExtent l="0" t="0" r="0" b="0"/>
            <wp:docPr id="1622337016" name="Picture 1622337016" title="正在插入图像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35A45" w14:textId="5F67B823" w:rsidR="33D64D36" w:rsidRDefault="33D64D36" w:rsidP="33D64D36">
      <w:pPr>
        <w:rPr>
          <w:lang w:val="en-US" w:eastAsia="zh-CN"/>
        </w:rPr>
      </w:pPr>
    </w:p>
    <w:p w14:paraId="690A279E" w14:textId="77777777" w:rsidR="00FF4CAE" w:rsidRPr="00FF4CAE" w:rsidRDefault="00FF4CAE" w:rsidP="00C815D5">
      <w:pPr>
        <w:spacing w:after="0"/>
        <w:rPr>
          <w:rFonts w:eastAsiaTheme="minorEastAsia"/>
          <w:lang w:val="en-US" w:eastAsia="zh-CN"/>
        </w:rPr>
      </w:pPr>
    </w:p>
    <w:p w14:paraId="41A51F3C" w14:textId="625497EE" w:rsidR="00C815D5" w:rsidRDefault="54FE4D76" w:rsidP="69AEF6A8">
      <w:pPr>
        <w:pStyle w:val="Heading2"/>
        <w:spacing w:after="0"/>
        <w:rPr>
          <w:lang w:eastAsia="zh-CN"/>
        </w:rPr>
      </w:pPr>
      <w:r w:rsidRPr="54FE4D76">
        <w:rPr>
          <w:lang w:eastAsia="zh-CN"/>
        </w:rPr>
        <w:t>Template for database of potential target devices</w:t>
      </w:r>
    </w:p>
    <w:p w14:paraId="014FF495" w14:textId="1EDFACAD" w:rsidR="00C815D5" w:rsidRDefault="00C815D5" w:rsidP="00C815D5">
      <w:pPr>
        <w:spacing w:after="0"/>
        <w:rPr>
          <w:rFonts w:eastAsia="Times New Roman"/>
          <w:b/>
          <w:bCs/>
          <w:sz w:val="21"/>
          <w:szCs w:val="21"/>
        </w:rPr>
      </w:pPr>
    </w:p>
    <w:p w14:paraId="75BBC214" w14:textId="5A6979AF" w:rsidR="4522F60F" w:rsidRDefault="4522F60F" w:rsidP="4522F60F">
      <w:pPr>
        <w:pStyle w:val="Heading3"/>
        <w:ind w:left="432" w:hanging="432"/>
      </w:pPr>
      <w:r w:rsidRPr="4522F60F">
        <w:t>Template for setup of recording scenarios.</w:t>
      </w:r>
    </w:p>
    <w:p w14:paraId="21650AB1" w14:textId="66F263CC" w:rsidR="1D77AD8E" w:rsidRDefault="54FE4D76" w:rsidP="1D77AD8E">
      <w:pPr>
        <w:spacing w:after="0"/>
      </w:pPr>
      <w:r w:rsidRPr="54FE4D76">
        <w:rPr>
          <w:rFonts w:eastAsia="Times New Roman"/>
          <w:sz w:val="21"/>
          <w:szCs w:val="21"/>
        </w:rPr>
        <w:t>The source proposes the template of environment of recording audio data with potential target devices, it is as follows:</w:t>
      </w:r>
    </w:p>
    <w:tbl>
      <w:tblPr>
        <w:tblW w:w="7692" w:type="dxa"/>
        <w:tblLayout w:type="fixed"/>
        <w:tblLook w:val="06A0" w:firstRow="1" w:lastRow="0" w:firstColumn="1" w:lastColumn="0" w:noHBand="1" w:noVBand="1"/>
      </w:tblPr>
      <w:tblGrid>
        <w:gridCol w:w="2136"/>
        <w:gridCol w:w="1684"/>
        <w:gridCol w:w="1787"/>
        <w:gridCol w:w="2085"/>
      </w:tblGrid>
      <w:tr w:rsidR="1D77AD8E" w14:paraId="42DADD52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C6C7D1" w14:textId="646437E7" w:rsidR="1D77AD8E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No</w:t>
            </w: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CE7AD5" w14:textId="65D09BD2" w:rsidR="1D77AD8E" w:rsidRDefault="54FE4D76" w:rsidP="1D77AD8E">
            <w:pPr>
              <w:spacing w:after="0"/>
            </w:pPr>
            <w:r>
              <w:t>1</w:t>
            </w:r>
          </w:p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8D7FD9" w14:textId="5A713C06" w:rsidR="1D77AD8E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2</w:t>
            </w:r>
          </w:p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394E5F" w14:textId="45AB6B53" w:rsidR="1D77AD8E" w:rsidRDefault="54FE4D76" w:rsidP="1D77AD8E">
            <w:pPr>
              <w:spacing w:after="0"/>
            </w:pPr>
            <w:r>
              <w:t>...</w:t>
            </w:r>
          </w:p>
        </w:tc>
      </w:tr>
      <w:tr w:rsidR="1D77AD8E" w14:paraId="4FF89B2D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F4F508" w14:textId="14AC6630" w:rsidR="1D77AD8E" w:rsidRDefault="54FE4D76" w:rsidP="1D77AD8E">
            <w:pPr>
              <w:spacing w:after="0"/>
            </w:pPr>
            <w:r w:rsidRPr="54FE4D76">
              <w:rPr>
                <w:b/>
                <w:bCs/>
              </w:rPr>
              <w:t>Sound source</w:t>
            </w:r>
          </w:p>
          <w:p w14:paraId="2B2AA741" w14:textId="09E9DFFC" w:rsidR="1D77AD8E" w:rsidRDefault="1D77AD8E" w:rsidP="1D77AD8E">
            <w:pPr>
              <w:spacing w:after="0"/>
            </w:pP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E7D010" w14:textId="72AB8823" w:rsidR="1D77AD8E" w:rsidRDefault="1D77AD8E" w:rsidP="1D77AD8E">
            <w:pPr>
              <w:spacing w:after="0"/>
            </w:pPr>
          </w:p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E6C1D9" w14:textId="30EA3CCA" w:rsidR="1D77AD8E" w:rsidRDefault="1D77AD8E" w:rsidP="1D77AD8E">
            <w:pPr>
              <w:spacing w:after="0"/>
            </w:pPr>
          </w:p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6AD70A4" w14:textId="5BD81D75" w:rsidR="1D77AD8E" w:rsidRDefault="1D77AD8E" w:rsidP="1D77AD8E">
            <w:pPr>
              <w:spacing w:after="0"/>
            </w:pPr>
          </w:p>
        </w:tc>
      </w:tr>
      <w:tr w:rsidR="1D77AD8E" w14:paraId="6E64B8C6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EAA1CA" w14:textId="7C1F94C0" w:rsidR="1D77AD8E" w:rsidRDefault="54FE4D76" w:rsidP="1D77AD8E">
            <w:pPr>
              <w:spacing w:after="0"/>
            </w:pPr>
            <w:r w:rsidRPr="54FE4D76">
              <w:rPr>
                <w:b/>
                <w:bCs/>
              </w:rPr>
              <w:t>Language</w:t>
            </w:r>
          </w:p>
          <w:p w14:paraId="3ED1138F" w14:textId="0E3BF8AF" w:rsidR="1D77AD8E" w:rsidRDefault="1D77AD8E" w:rsidP="1D77AD8E">
            <w:pPr>
              <w:spacing w:after="0"/>
            </w:pP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F35CAB" w14:textId="6643758C" w:rsidR="1D77AD8E" w:rsidRDefault="1D77AD8E" w:rsidP="1D77AD8E">
            <w:pPr>
              <w:spacing w:after="0"/>
            </w:pPr>
          </w:p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DF50F9" w14:textId="4E613C5F" w:rsidR="1D77AD8E" w:rsidRDefault="1D77AD8E" w:rsidP="1D77AD8E">
            <w:pPr>
              <w:spacing w:after="0"/>
            </w:pPr>
          </w:p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9D20F5" w14:textId="6AE102BC" w:rsidR="1D77AD8E" w:rsidRDefault="1D77AD8E" w:rsidP="1D77AD8E">
            <w:pPr>
              <w:spacing w:after="0"/>
            </w:pPr>
          </w:p>
        </w:tc>
      </w:tr>
      <w:tr w:rsidR="20A04DC0" w14:paraId="741FBAB2" w14:textId="77777777" w:rsidTr="20A04DC0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AC26680" w14:textId="10A43C45" w:rsidR="20A04DC0" w:rsidRDefault="20A04DC0" w:rsidP="20A04DC0">
            <w:pPr>
              <w:rPr>
                <w:b/>
                <w:bCs/>
              </w:rPr>
            </w:pPr>
            <w:r w:rsidRPr="20A04DC0">
              <w:rPr>
                <w:b/>
                <w:bCs/>
              </w:rPr>
              <w:t>Playback level</w:t>
            </w: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8F724C" w14:textId="77433495" w:rsidR="20A04DC0" w:rsidRDefault="20A04DC0" w:rsidP="20A04DC0"/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CB7273" w14:textId="75BA6A76" w:rsidR="20A04DC0" w:rsidRDefault="20A04DC0" w:rsidP="20A04DC0"/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0AF6B2" w14:textId="4AE97ECC" w:rsidR="20A04DC0" w:rsidRDefault="20A04DC0" w:rsidP="20A04DC0"/>
        </w:tc>
      </w:tr>
      <w:tr w:rsidR="54FE4D76" w14:paraId="7DC1A0FD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1DAEEB" w14:textId="524DA6AB" w:rsidR="54FE4D76" w:rsidRDefault="54FE4D76" w:rsidP="54FE4D76">
            <w:pPr>
              <w:spacing w:after="0"/>
            </w:pPr>
            <w:r w:rsidRPr="54FE4D76">
              <w:rPr>
                <w:b/>
                <w:bCs/>
              </w:rPr>
              <w:t>UE position</w:t>
            </w:r>
          </w:p>
          <w:p w14:paraId="40F99F4E" w14:textId="70B5AAF8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41B401" w14:textId="02E859CA" w:rsidR="54FE4D76" w:rsidRDefault="54FE4D76" w:rsidP="54FE4D76"/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DAD953" w14:textId="2F9D11FC" w:rsidR="54FE4D76" w:rsidRDefault="54FE4D76" w:rsidP="54FE4D76"/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457560" w14:textId="22E7F77B" w:rsidR="54FE4D76" w:rsidRDefault="54FE4D76" w:rsidP="54FE4D76"/>
        </w:tc>
      </w:tr>
      <w:tr w:rsidR="54FE4D76" w14:paraId="6BE6F06B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6BB810" w14:textId="5F76182A" w:rsidR="54FE4D76" w:rsidRDefault="54FE4D76" w:rsidP="54FE4D76">
            <w:pPr>
              <w:spacing w:after="0"/>
            </w:pPr>
            <w:r w:rsidRPr="54FE4D76">
              <w:rPr>
                <w:b/>
                <w:bCs/>
              </w:rPr>
              <w:t>Acoustic environment</w:t>
            </w:r>
          </w:p>
          <w:p w14:paraId="765ADCF0" w14:textId="70950A45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1065F1" w14:textId="703041DB" w:rsidR="54FE4D76" w:rsidRDefault="54FE4D76" w:rsidP="54FE4D76"/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C85D615" w14:textId="2BC9B666" w:rsidR="54FE4D76" w:rsidRDefault="54FE4D76" w:rsidP="54FE4D76"/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647C19" w14:textId="213C970D" w:rsidR="54FE4D76" w:rsidRDefault="54FE4D76" w:rsidP="54FE4D76"/>
        </w:tc>
      </w:tr>
      <w:tr w:rsidR="54FE4D76" w14:paraId="43CBE2D7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63403D6" w14:textId="5D7169F5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Detailed spacing</w:t>
            </w:r>
          </w:p>
          <w:p w14:paraId="48800786" w14:textId="1D05D9D0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F89A9B" w14:textId="659D4FEA" w:rsidR="54FE4D76" w:rsidRDefault="54FE4D76" w:rsidP="54FE4D76"/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058A3A" w14:textId="3BE4CB0E" w:rsidR="54FE4D76" w:rsidRDefault="54FE4D76" w:rsidP="54FE4D76"/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F37A748" w14:textId="3EBDA84D" w:rsidR="54FE4D76" w:rsidRDefault="54FE4D76" w:rsidP="54FE4D76"/>
        </w:tc>
      </w:tr>
      <w:tr w:rsidR="63297B07" w14:paraId="73B36051" w14:textId="77777777" w:rsidTr="53DE3D1D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ED08AA" w14:textId="68CE1B4B" w:rsidR="63297B07" w:rsidRDefault="63297B07" w:rsidP="63297B07">
            <w:pPr>
              <w:rPr>
                <w:b/>
                <w:bCs/>
              </w:rPr>
            </w:pPr>
            <w:r w:rsidRPr="63297B07">
              <w:rPr>
                <w:b/>
                <w:bCs/>
              </w:rPr>
              <w:t>Descriptions</w:t>
            </w:r>
          </w:p>
        </w:tc>
        <w:tc>
          <w:tcPr>
            <w:tcW w:w="1684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BEFE64" w14:textId="3A27FF4B" w:rsidR="63297B07" w:rsidRDefault="63297B07" w:rsidP="63297B07"/>
        </w:tc>
        <w:tc>
          <w:tcPr>
            <w:tcW w:w="1787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89A7874" w14:textId="503AA4A8" w:rsidR="63297B07" w:rsidRDefault="63297B07" w:rsidP="63297B07"/>
        </w:tc>
        <w:tc>
          <w:tcPr>
            <w:tcW w:w="20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F138DE" w14:textId="3F673A01" w:rsidR="63297B07" w:rsidRDefault="63297B07" w:rsidP="63297B07"/>
        </w:tc>
      </w:tr>
    </w:tbl>
    <w:p w14:paraId="6EF13CCF" w14:textId="5C544804" w:rsidR="1D77AD8E" w:rsidRDefault="1D77AD8E" w:rsidP="1D77AD8E">
      <w:pPr>
        <w:spacing w:after="0"/>
      </w:pPr>
    </w:p>
    <w:p w14:paraId="20663462" w14:textId="56579780" w:rsidR="33D64D36" w:rsidRDefault="63297B07" w:rsidP="4522F60F">
      <w:pPr>
        <w:spacing w:after="0"/>
        <w:rPr>
          <w:lang w:eastAsia="zh-CN"/>
        </w:rPr>
      </w:pPr>
      <w:r w:rsidRPr="63297B07">
        <w:rPr>
          <w:b/>
          <w:bCs/>
        </w:rPr>
        <w:t>No:</w:t>
      </w:r>
      <w:r w:rsidRPr="63297B07">
        <w:rPr>
          <w:lang w:eastAsia="zh-CN"/>
        </w:rPr>
        <w:t xml:space="preserve"> It is the sequence of recording scenario used for capturing the dataset with a proposed UE.</w:t>
      </w:r>
    </w:p>
    <w:p w14:paraId="204B26D2" w14:textId="647766D3" w:rsidR="33D64D36" w:rsidRDefault="33D64D36" w:rsidP="4522F60F">
      <w:pPr>
        <w:spacing w:after="0"/>
        <w:rPr>
          <w:rFonts w:eastAsia="Times New Roman"/>
          <w:sz w:val="21"/>
          <w:szCs w:val="21"/>
        </w:rPr>
      </w:pPr>
    </w:p>
    <w:p w14:paraId="0D29A042" w14:textId="2D3C0A7D" w:rsidR="33D64D36" w:rsidRDefault="53DE3D1D" w:rsidP="53DE3D1D">
      <w:pPr>
        <w:spacing w:after="0"/>
        <w:rPr>
          <w:b/>
          <w:bCs/>
        </w:rPr>
      </w:pPr>
      <w:r w:rsidRPr="53DE3D1D">
        <w:rPr>
          <w:b/>
          <w:bCs/>
        </w:rPr>
        <w:t>Sound source:</w:t>
      </w:r>
      <w:r w:rsidR="20A04DC0" w:rsidRPr="20A04DC0">
        <w:rPr>
          <w:b/>
          <w:bCs/>
        </w:rPr>
        <w:t xml:space="preserve"> </w:t>
      </w:r>
      <w:r w:rsidRPr="53DE3D1D">
        <w:rPr>
          <w:lang w:eastAsia="zh-CN"/>
        </w:rPr>
        <w:t>It is to specify the type of the sound source, whether it is playback sound by loudspeakers or  real-time sound.</w:t>
      </w:r>
    </w:p>
    <w:p w14:paraId="1A9EA8C3" w14:textId="10C3CD82" w:rsidR="33D64D36" w:rsidRDefault="33D64D36" w:rsidP="20A04DC0">
      <w:pPr>
        <w:spacing w:after="0"/>
        <w:rPr>
          <w:lang w:eastAsia="zh-CN"/>
        </w:rPr>
      </w:pPr>
    </w:p>
    <w:p w14:paraId="3B030002" w14:textId="1C8B3994" w:rsidR="33D64D36" w:rsidRDefault="20A04DC0" w:rsidP="20A04DC0">
      <w:pPr>
        <w:spacing w:after="0"/>
        <w:rPr>
          <w:lang w:eastAsia="zh-CN"/>
        </w:rPr>
      </w:pPr>
      <w:r w:rsidRPr="20A04DC0">
        <w:rPr>
          <w:rFonts w:eastAsia="Times New Roman"/>
          <w:b/>
          <w:bCs/>
          <w:color w:val="000000" w:themeColor="text1"/>
          <w:sz w:val="21"/>
          <w:szCs w:val="21"/>
        </w:rPr>
        <w:t>Language:</w:t>
      </w:r>
      <w:r w:rsidRPr="20A04DC0">
        <w:rPr>
          <w:lang w:eastAsia="zh-CN"/>
        </w:rPr>
        <w:t xml:space="preserve"> It is to specify language type.</w:t>
      </w:r>
    </w:p>
    <w:p w14:paraId="7E347840" w14:textId="1A815C54" w:rsidR="33D64D36" w:rsidRDefault="33D64D36" w:rsidP="2BE9A94D">
      <w:pPr>
        <w:spacing w:after="0"/>
        <w:rPr>
          <w:b/>
          <w:bCs/>
        </w:rPr>
      </w:pPr>
    </w:p>
    <w:p w14:paraId="5309187B" w14:textId="291DAAC9" w:rsidR="33D64D36" w:rsidRDefault="54FE4D76" w:rsidP="54FE4D76">
      <w:pPr>
        <w:spacing w:after="0"/>
        <w:rPr>
          <w:lang w:eastAsia="zh-CN"/>
        </w:rPr>
      </w:pPr>
      <w:r w:rsidRPr="54FE4D76">
        <w:rPr>
          <w:b/>
          <w:bCs/>
        </w:rPr>
        <w:t>Playback level</w:t>
      </w:r>
      <w:r w:rsidRPr="54FE4D76">
        <w:rPr>
          <w:b/>
          <w:bCs/>
        </w:rPr>
        <w:t>：</w:t>
      </w:r>
      <w:r w:rsidRPr="54FE4D76">
        <w:rPr>
          <w:lang w:eastAsia="zh-CN"/>
        </w:rPr>
        <w:t xml:space="preserve"> It is to specify the playback intensity if the sound source is played by loudspeakers.</w:t>
      </w:r>
    </w:p>
    <w:p w14:paraId="1210ED26" w14:textId="7797C635" w:rsidR="4522F60F" w:rsidRDefault="4522F60F" w:rsidP="4522F60F">
      <w:pPr>
        <w:spacing w:after="0"/>
        <w:rPr>
          <w:b/>
          <w:bCs/>
        </w:rPr>
      </w:pPr>
    </w:p>
    <w:p w14:paraId="5B6290FC" w14:textId="6C056884" w:rsidR="33D64D36" w:rsidRDefault="54FE4D76" w:rsidP="54FE4D76">
      <w:pPr>
        <w:spacing w:after="0"/>
        <w:rPr>
          <w:lang w:eastAsia="zh-CN"/>
        </w:rPr>
      </w:pPr>
      <w:r w:rsidRPr="54FE4D76">
        <w:rPr>
          <w:b/>
          <w:bCs/>
        </w:rPr>
        <w:t>UE position:</w:t>
      </w:r>
      <w:r w:rsidRPr="54FE4D76">
        <w:rPr>
          <w:lang w:eastAsia="zh-CN"/>
        </w:rPr>
        <w:t xml:space="preserve"> It is to specify the position of the UE in the recording scenario.</w:t>
      </w:r>
    </w:p>
    <w:p w14:paraId="3E150187" w14:textId="56B05772" w:rsidR="33D64D36" w:rsidRDefault="33D64D36" w:rsidP="33D64D36">
      <w:pPr>
        <w:spacing w:after="0"/>
        <w:rPr>
          <w:rFonts w:eastAsia="Times New Roman"/>
          <w:sz w:val="21"/>
          <w:szCs w:val="21"/>
        </w:rPr>
      </w:pPr>
    </w:p>
    <w:p w14:paraId="5B082BD5" w14:textId="0A596B0D" w:rsidR="33D64D36" w:rsidRDefault="54FE4D76" w:rsidP="54FE4D76">
      <w:pPr>
        <w:spacing w:after="0"/>
        <w:rPr>
          <w:lang w:eastAsia="zh-CN"/>
        </w:rPr>
      </w:pPr>
      <w:r w:rsidRPr="54FE4D76">
        <w:rPr>
          <w:b/>
          <w:bCs/>
        </w:rPr>
        <w:t>Acoustic environment:</w:t>
      </w:r>
      <w:r w:rsidRPr="54FE4D76">
        <w:rPr>
          <w:lang w:eastAsia="zh-CN"/>
        </w:rPr>
        <w:t xml:space="preserve"> It is to specify the type of acoustic condition of the of the recording scenario.</w:t>
      </w:r>
    </w:p>
    <w:p w14:paraId="7101E7F1" w14:textId="77017DD4" w:rsidR="33D64D36" w:rsidRDefault="33D64D36" w:rsidP="4522F60F">
      <w:pPr>
        <w:spacing w:after="0"/>
        <w:rPr>
          <w:b/>
          <w:bCs/>
        </w:rPr>
      </w:pPr>
    </w:p>
    <w:p w14:paraId="54B94A8E" w14:textId="19590225" w:rsidR="33D64D36" w:rsidRDefault="53DE3D1D" w:rsidP="54FE4D76">
      <w:pPr>
        <w:spacing w:after="0"/>
        <w:rPr>
          <w:lang w:eastAsia="zh-CN"/>
        </w:rPr>
      </w:pPr>
      <w:r w:rsidRPr="53DE3D1D">
        <w:rPr>
          <w:b/>
          <w:bCs/>
        </w:rPr>
        <w:t>Detailed spacing:</w:t>
      </w:r>
      <w:r w:rsidRPr="53DE3D1D">
        <w:rPr>
          <w:lang w:eastAsia="zh-CN"/>
        </w:rPr>
        <w:t xml:space="preserve"> It is to specify the detailed setup of all the devices in the recording scenario.</w:t>
      </w:r>
    </w:p>
    <w:p w14:paraId="6008B32A" w14:textId="3BA00A7B" w:rsidR="63297B07" w:rsidRDefault="63297B07" w:rsidP="63297B07">
      <w:pPr>
        <w:spacing w:after="0"/>
        <w:rPr>
          <w:lang w:eastAsia="zh-CN"/>
        </w:rPr>
      </w:pPr>
    </w:p>
    <w:p w14:paraId="1EC1D557" w14:textId="49744E22" w:rsidR="33D64D36" w:rsidRDefault="63297B07" w:rsidP="54FE4D76">
      <w:pPr>
        <w:spacing w:after="0"/>
        <w:rPr>
          <w:b/>
          <w:bCs/>
        </w:rPr>
      </w:pPr>
      <w:r w:rsidRPr="63297B07">
        <w:rPr>
          <w:b/>
          <w:bCs/>
        </w:rPr>
        <w:t xml:space="preserve">Descriptions: </w:t>
      </w:r>
      <w:r>
        <w:t>It is to describe the recording process shortly.</w:t>
      </w:r>
    </w:p>
    <w:p w14:paraId="1D13CF13" w14:textId="0E3E6DEE" w:rsidR="33D64D36" w:rsidRDefault="33D64D36" w:rsidP="33D64D36">
      <w:pPr>
        <w:spacing w:after="0"/>
        <w:rPr>
          <w:rFonts w:eastAsia="Times New Roman"/>
          <w:sz w:val="21"/>
          <w:szCs w:val="21"/>
        </w:rPr>
      </w:pPr>
    </w:p>
    <w:p w14:paraId="54703122" w14:textId="52729F54" w:rsidR="54FE4D76" w:rsidRDefault="54FE4D76" w:rsidP="54FE4D76">
      <w:pPr>
        <w:pStyle w:val="Heading3"/>
        <w:ind w:left="432" w:hanging="432"/>
      </w:pPr>
      <w:r w:rsidRPr="54FE4D76">
        <w:t>Template for database.</w:t>
      </w:r>
    </w:p>
    <w:p w14:paraId="6D84DE5A" w14:textId="7F9B740B" w:rsidR="54FE4D76" w:rsidRDefault="54FE4D76" w:rsidP="54FE4D76">
      <w:pPr>
        <w:spacing w:after="0"/>
        <w:rPr>
          <w:rFonts w:eastAsia="Times New Roman"/>
          <w:sz w:val="21"/>
          <w:szCs w:val="21"/>
        </w:rPr>
      </w:pPr>
    </w:p>
    <w:p w14:paraId="715E31BF" w14:textId="45775D14" w:rsidR="1D77AD8E" w:rsidRDefault="53DE3D1D" w:rsidP="24EF50B5">
      <w:pPr>
        <w:spacing w:after="0"/>
        <w:rPr>
          <w:rFonts w:eastAsia="Times New Roman"/>
          <w:sz w:val="21"/>
          <w:szCs w:val="21"/>
        </w:rPr>
      </w:pPr>
      <w:r w:rsidRPr="53DE3D1D">
        <w:rPr>
          <w:rFonts w:eastAsia="Times New Roman"/>
          <w:sz w:val="21"/>
          <w:szCs w:val="21"/>
        </w:rPr>
        <w:t>Requirements template for collecting database.</w:t>
      </w:r>
    </w:p>
    <w:tbl>
      <w:tblPr>
        <w:tblW w:w="6705" w:type="dxa"/>
        <w:tblLayout w:type="fixed"/>
        <w:tblLook w:val="06A0" w:firstRow="1" w:lastRow="0" w:firstColumn="1" w:lastColumn="0" w:noHBand="1" w:noVBand="1"/>
      </w:tblPr>
      <w:tblGrid>
        <w:gridCol w:w="2310"/>
        <w:gridCol w:w="1260"/>
        <w:gridCol w:w="1185"/>
        <w:gridCol w:w="1950"/>
      </w:tblGrid>
      <w:tr w:rsidR="54FE4D76" w14:paraId="486C8EDC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EEB592" w14:textId="43380FB6" w:rsidR="54FE4D76" w:rsidRDefault="54FE4D76" w:rsidP="54FE4D76">
            <w:pPr>
              <w:rPr>
                <w:b/>
                <w:bCs/>
              </w:rPr>
            </w:pPr>
            <w:r w:rsidRPr="54FE4D76">
              <w:rPr>
                <w:b/>
                <w:bCs/>
              </w:rPr>
              <w:t>No</w:t>
            </w: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504E67" w14:textId="44F63732" w:rsidR="54FE4D76" w:rsidRDefault="54FE4D76" w:rsidP="54FE4D76">
            <w:pPr>
              <w:rPr>
                <w:b/>
                <w:bCs/>
              </w:rPr>
            </w:pPr>
            <w:r w:rsidRPr="54FE4D76">
              <w:rPr>
                <w:b/>
                <w:bCs/>
              </w:rPr>
              <w:t>1</w:t>
            </w: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997BFD" w14:textId="4F1E8438" w:rsidR="54FE4D76" w:rsidRDefault="54FE4D76" w:rsidP="54FE4D76">
            <w:pPr>
              <w:rPr>
                <w:b/>
                <w:bCs/>
              </w:rPr>
            </w:pPr>
            <w:r w:rsidRPr="54FE4D76">
              <w:rPr>
                <w:b/>
                <w:bCs/>
              </w:rPr>
              <w:t>2</w:t>
            </w: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5508FB" w14:textId="59749C45" w:rsidR="54FE4D76" w:rsidRDefault="54FE4D76" w:rsidP="54FE4D76">
            <w:pPr>
              <w:rPr>
                <w:b/>
                <w:bCs/>
              </w:rPr>
            </w:pPr>
            <w:r w:rsidRPr="54FE4D76">
              <w:rPr>
                <w:b/>
                <w:bCs/>
              </w:rPr>
              <w:t>......</w:t>
            </w:r>
          </w:p>
        </w:tc>
      </w:tr>
      <w:tr w:rsidR="1D77AD8E" w14:paraId="536E1317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7AD113C" w14:textId="117A1F46" w:rsidR="1D77AD8E" w:rsidRDefault="4522F60F" w:rsidP="4522F60F">
            <w:pPr>
              <w:spacing w:after="0"/>
              <w:rPr>
                <w:b/>
                <w:bCs/>
              </w:rPr>
            </w:pPr>
            <w:r w:rsidRPr="4522F60F">
              <w:rPr>
                <w:b/>
                <w:bCs/>
              </w:rPr>
              <w:t>Category</w:t>
            </w: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221F50" w14:textId="707F0F6F" w:rsidR="1D77AD8E" w:rsidRDefault="1D77AD8E" w:rsidP="4522F60F">
            <w:pPr>
              <w:spacing w:after="0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B26AED" w14:textId="4A83B6D7" w:rsidR="1D77AD8E" w:rsidRDefault="1D77AD8E" w:rsidP="4522F60F">
            <w:pPr>
              <w:spacing w:after="0"/>
              <w:rPr>
                <w:b/>
                <w:bCs/>
              </w:rPr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086C69" w14:textId="76A13923" w:rsidR="1D77AD8E" w:rsidRDefault="1D77AD8E" w:rsidP="4522F60F">
            <w:pPr>
              <w:spacing w:after="0"/>
              <w:rPr>
                <w:b/>
                <w:bCs/>
              </w:rPr>
            </w:pPr>
          </w:p>
        </w:tc>
      </w:tr>
      <w:tr w:rsidR="63297B07" w14:paraId="2CDFBC3F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735FF4" w14:textId="1B674C5A" w:rsidR="63297B07" w:rsidRDefault="63297B07" w:rsidP="63297B07">
            <w:pPr>
              <w:rPr>
                <w:b/>
                <w:bCs/>
                <w:lang w:eastAsia="zh-CN"/>
              </w:rPr>
            </w:pPr>
            <w:r w:rsidRPr="63297B07">
              <w:rPr>
                <w:b/>
                <w:bCs/>
              </w:rPr>
              <w:t>Language</w:t>
            </w: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DB991F" w14:textId="38FD44D5" w:rsidR="63297B07" w:rsidRDefault="63297B07" w:rsidP="63297B07">
            <w:pPr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CAB12D" w14:textId="760FFCB1" w:rsidR="63297B07" w:rsidRDefault="63297B07" w:rsidP="63297B07">
            <w:pPr>
              <w:rPr>
                <w:b/>
                <w:bCs/>
              </w:rPr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ECA907" w14:textId="576ED944" w:rsidR="63297B07" w:rsidRDefault="63297B07" w:rsidP="63297B07">
            <w:pPr>
              <w:rPr>
                <w:b/>
                <w:bCs/>
              </w:rPr>
            </w:pPr>
          </w:p>
        </w:tc>
      </w:tr>
      <w:tr w:rsidR="12FFB9EA" w14:paraId="0B93ABA1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A178FE" w14:textId="0A8E2AB1" w:rsidR="12FFB9EA" w:rsidRDefault="12FFB9EA" w:rsidP="12FFB9EA">
            <w:pPr>
              <w:rPr>
                <w:rFonts w:eastAsia="Times New Roman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Position</w:t>
            </w:r>
          </w:p>
          <w:p w14:paraId="17C6A184" w14:textId="33ADAF44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B46FDA" w14:textId="282CB67C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C6FB0DF" w14:textId="0C9DEA97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ABAB82" w14:textId="58404729" w:rsidR="12FFB9EA" w:rsidRDefault="12FFB9EA" w:rsidP="12FFB9EA">
            <w:pPr>
              <w:rPr>
                <w:b/>
                <w:bCs/>
              </w:rPr>
            </w:pPr>
          </w:p>
        </w:tc>
      </w:tr>
      <w:tr w:rsidR="12FFB9EA" w14:paraId="0E60E274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2EFEFF" w14:textId="63A4DB5F" w:rsidR="12FFB9EA" w:rsidRDefault="12FFB9EA" w:rsidP="12FFB9EA">
            <w:pPr>
              <w:rPr>
                <w:rFonts w:eastAsia="Times New Roman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Sound source angle</w:t>
            </w:r>
          </w:p>
          <w:p w14:paraId="3495A991" w14:textId="79757724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4876DD" w14:textId="768796F8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BD9022" w14:textId="0C1D63D8" w:rsidR="12FFB9EA" w:rsidRDefault="12FFB9EA" w:rsidP="12FFB9EA">
            <w:pPr>
              <w:rPr>
                <w:b/>
                <w:bCs/>
              </w:rPr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13C781" w14:textId="44F95F11" w:rsidR="12FFB9EA" w:rsidRDefault="12FFB9EA" w:rsidP="12FFB9EA">
            <w:pPr>
              <w:rPr>
                <w:b/>
                <w:bCs/>
              </w:rPr>
            </w:pPr>
          </w:p>
        </w:tc>
      </w:tr>
      <w:tr w:rsidR="1D77AD8E" w14:paraId="4EEAAE59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C87720" w14:textId="0251F7D7" w:rsidR="1D77AD8E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Simple rate</w:t>
            </w:r>
          </w:p>
          <w:p w14:paraId="088476E3" w14:textId="17A79EA8" w:rsidR="1D77AD8E" w:rsidRDefault="1D77AD8E" w:rsidP="1D77AD8E">
            <w:pPr>
              <w:spacing w:after="0"/>
            </w:pP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37669C" w14:textId="0CBACA74" w:rsidR="1D77AD8E" w:rsidRDefault="1D77AD8E" w:rsidP="1D77AD8E">
            <w:pPr>
              <w:spacing w:after="0"/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2D1E5C" w14:textId="124A3167" w:rsidR="1D77AD8E" w:rsidRDefault="1D77AD8E" w:rsidP="1D77AD8E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531061" w14:textId="25900310" w:rsidR="1D77AD8E" w:rsidRDefault="1D77AD8E" w:rsidP="1D77AD8E">
            <w:pPr>
              <w:spacing w:after="0"/>
            </w:pPr>
          </w:p>
        </w:tc>
      </w:tr>
      <w:tr w:rsidR="1D77AD8E" w14:paraId="0D265522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5FAD162" w14:textId="6C7B7EB4" w:rsidR="1D77AD8E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Duration</w:t>
            </w:r>
          </w:p>
          <w:p w14:paraId="3381F82A" w14:textId="26F0073D" w:rsidR="1D77AD8E" w:rsidRDefault="1D77AD8E" w:rsidP="1D77AD8E">
            <w:pPr>
              <w:spacing w:after="0"/>
            </w:pPr>
          </w:p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182BD4" w14:textId="45054C7E" w:rsidR="1D77AD8E" w:rsidRDefault="1D77AD8E" w:rsidP="1D77AD8E">
            <w:pPr>
              <w:spacing w:after="0"/>
            </w:pPr>
          </w:p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EFE74FF" w14:textId="182E4345" w:rsidR="1D77AD8E" w:rsidRDefault="1D77AD8E" w:rsidP="1D77AD8E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7B5331" w14:textId="77C3D6EF" w:rsidR="1D77AD8E" w:rsidRDefault="1D77AD8E" w:rsidP="1D77AD8E">
            <w:pPr>
              <w:spacing w:after="0"/>
            </w:pPr>
          </w:p>
        </w:tc>
      </w:tr>
      <w:tr w:rsidR="54FE4D76" w14:paraId="5DBCFCAF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95D77A" w14:textId="30373AAD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Bit depth</w:t>
            </w:r>
          </w:p>
          <w:p w14:paraId="76D5D56B" w14:textId="5E755B06" w:rsidR="54FE4D76" w:rsidRDefault="54FE4D76" w:rsidP="54FE4D76"/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9A9D4A" w14:textId="3EE9C609" w:rsidR="54FE4D76" w:rsidRDefault="54FE4D76" w:rsidP="54FE4D76"/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494952" w14:textId="624458EB" w:rsidR="54FE4D76" w:rsidRDefault="54FE4D76" w:rsidP="54FE4D76"/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83669" w14:textId="414C902F" w:rsidR="54FE4D76" w:rsidRDefault="54FE4D76" w:rsidP="54FE4D76"/>
        </w:tc>
      </w:tr>
      <w:tr w:rsidR="54FE4D76" w14:paraId="7D5CC454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C856E8" w14:textId="6D529B69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Audio format</w:t>
            </w:r>
          </w:p>
          <w:p w14:paraId="18AA8E8C" w14:textId="20C8FFFC" w:rsidR="54FE4D76" w:rsidRDefault="54FE4D76" w:rsidP="54FE4D76"/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AC8A390" w14:textId="01C875DF" w:rsidR="54FE4D76" w:rsidRDefault="54FE4D76" w:rsidP="54FE4D76"/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D3CED6" w14:textId="68C54C04" w:rsidR="54FE4D76" w:rsidRDefault="54FE4D76" w:rsidP="54FE4D76"/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76084F" w14:textId="184FA9B0" w:rsidR="54FE4D76" w:rsidRDefault="54FE4D76" w:rsidP="54FE4D76"/>
        </w:tc>
      </w:tr>
      <w:tr w:rsidR="54FE4D76" w14:paraId="4B806D26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5D934E3" w14:textId="119E39CE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Number of channels</w:t>
            </w:r>
          </w:p>
          <w:p w14:paraId="28F36807" w14:textId="531EAD4D" w:rsidR="54FE4D76" w:rsidRDefault="54FE4D76" w:rsidP="54FE4D76"/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8F0007" w14:textId="4C7211D8" w:rsidR="54FE4D76" w:rsidRDefault="54FE4D76" w:rsidP="54FE4D76"/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ABDF85" w14:textId="654EDF3A" w:rsidR="54FE4D76" w:rsidRDefault="54FE4D76" w:rsidP="54FE4D76"/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EE0F73" w14:textId="10F62A99" w:rsidR="54FE4D76" w:rsidRDefault="54FE4D76" w:rsidP="54FE4D76"/>
        </w:tc>
      </w:tr>
      <w:tr w:rsidR="54FE4D76" w14:paraId="409A88E7" w14:textId="77777777" w:rsidTr="53DE3D1D">
        <w:trPr>
          <w:trHeight w:val="300"/>
        </w:trPr>
        <w:tc>
          <w:tcPr>
            <w:tcW w:w="231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96E80B" w14:textId="3DEC3311" w:rsidR="54FE4D76" w:rsidRDefault="53DE3D1D" w:rsidP="54FE4D76">
            <w:pPr>
              <w:spacing w:after="0"/>
              <w:rPr>
                <w:b/>
                <w:bCs/>
              </w:rPr>
            </w:pPr>
            <w:r w:rsidRPr="53DE3D1D">
              <w:rPr>
                <w:b/>
                <w:bCs/>
              </w:rPr>
              <w:t>License</w:t>
            </w:r>
          </w:p>
          <w:p w14:paraId="290EB4DF" w14:textId="2743DD92" w:rsidR="54FE4D76" w:rsidRDefault="54FE4D76" w:rsidP="54FE4D76"/>
        </w:tc>
        <w:tc>
          <w:tcPr>
            <w:tcW w:w="12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DC08FA" w14:textId="46133AF8" w:rsidR="54FE4D76" w:rsidRDefault="54FE4D76" w:rsidP="54FE4D76"/>
        </w:tc>
        <w:tc>
          <w:tcPr>
            <w:tcW w:w="118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F04A0A7" w14:textId="493DF8B9" w:rsidR="54FE4D76" w:rsidRDefault="54FE4D76" w:rsidP="54FE4D76"/>
        </w:tc>
        <w:tc>
          <w:tcPr>
            <w:tcW w:w="19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D992AF" w14:textId="7206F4D8" w:rsidR="54FE4D76" w:rsidRDefault="54FE4D76" w:rsidP="54FE4D76"/>
        </w:tc>
      </w:tr>
    </w:tbl>
    <w:p w14:paraId="5C7E9649" w14:textId="4E4C3AA5" w:rsidR="4522F60F" w:rsidRDefault="4522F60F" w:rsidP="4522F60F">
      <w:pPr>
        <w:spacing w:after="0"/>
        <w:rPr>
          <w:rFonts w:eastAsia="Times New Roman"/>
          <w:sz w:val="21"/>
          <w:szCs w:val="21"/>
        </w:rPr>
      </w:pPr>
    </w:p>
    <w:p w14:paraId="6C4DCA46" w14:textId="4DB567DA" w:rsidR="4522F60F" w:rsidRDefault="63297B07" w:rsidP="63297B07">
      <w:pPr>
        <w:spacing w:after="0" w:line="259" w:lineRule="auto"/>
        <w:rPr>
          <w:lang w:eastAsia="zh-CN"/>
        </w:rPr>
      </w:pPr>
      <w:r w:rsidRPr="63297B07">
        <w:rPr>
          <w:b/>
          <w:bCs/>
        </w:rPr>
        <w:t>No:</w:t>
      </w:r>
      <w:r w:rsidRPr="63297B07">
        <w:rPr>
          <w:lang w:eastAsia="zh-CN"/>
        </w:rPr>
        <w:t xml:space="preserve"> It is the sequence of recorded database.</w:t>
      </w:r>
    </w:p>
    <w:p w14:paraId="1EF2FECE" w14:textId="659CC628" w:rsidR="63297B07" w:rsidRDefault="63297B07" w:rsidP="63297B07">
      <w:pPr>
        <w:spacing w:after="0" w:line="259" w:lineRule="auto"/>
        <w:rPr>
          <w:lang w:eastAsia="zh-CN"/>
        </w:rPr>
      </w:pPr>
    </w:p>
    <w:p w14:paraId="06C08111" w14:textId="12297C36" w:rsidR="4522F60F" w:rsidRDefault="63297B07" w:rsidP="4522F60F">
      <w:pPr>
        <w:spacing w:after="0" w:line="259" w:lineRule="auto"/>
        <w:rPr>
          <w:b/>
          <w:bCs/>
        </w:rPr>
      </w:pPr>
      <w:r w:rsidRPr="63297B07">
        <w:rPr>
          <w:b/>
          <w:bCs/>
        </w:rPr>
        <w:t xml:space="preserve">Category: </w:t>
      </w:r>
      <w:r w:rsidRPr="63297B07">
        <w:rPr>
          <w:lang w:eastAsia="zh-CN"/>
        </w:rPr>
        <w:t>This refers to the type or classification of the audio files in the database. For example, categories can include speech, music, environmental sounds, or specific types of sound effects</w:t>
      </w:r>
    </w:p>
    <w:p w14:paraId="6F911B3B" w14:textId="1C0330E1" w:rsidR="63297B07" w:rsidRDefault="63297B07" w:rsidP="63297B07">
      <w:pPr>
        <w:spacing w:after="0" w:line="259" w:lineRule="auto"/>
        <w:rPr>
          <w:lang w:eastAsia="zh-CN"/>
        </w:rPr>
      </w:pPr>
    </w:p>
    <w:p w14:paraId="466D8DB7" w14:textId="16685560" w:rsidR="12FFB9EA" w:rsidRDefault="12FFB9EA" w:rsidP="12FFB9EA">
      <w:pPr>
        <w:rPr>
          <w:lang w:eastAsia="zh-CN"/>
        </w:rPr>
      </w:pPr>
      <w:r w:rsidRPr="12FFB9EA">
        <w:rPr>
          <w:b/>
          <w:bCs/>
        </w:rPr>
        <w:t>Language:</w:t>
      </w:r>
      <w:r>
        <w:t xml:space="preserve"> It is to specify the type of language or music.</w:t>
      </w:r>
    </w:p>
    <w:p w14:paraId="14A6B721" w14:textId="61F1FAD7" w:rsidR="12FFB9EA" w:rsidRDefault="12FFB9EA" w:rsidP="12FFB9EA">
      <w:pPr>
        <w:rPr>
          <w:rFonts w:eastAsia="Times New Roman"/>
          <w:sz w:val="21"/>
          <w:szCs w:val="21"/>
        </w:rPr>
      </w:pPr>
      <w:r w:rsidRPr="12FFB9EA">
        <w:rPr>
          <w:rFonts w:eastAsia="Times New Roman"/>
          <w:b/>
          <w:bCs/>
          <w:color w:val="000000" w:themeColor="text1"/>
          <w:sz w:val="21"/>
          <w:szCs w:val="21"/>
        </w:rPr>
        <w:t xml:space="preserve">Position: </w:t>
      </w:r>
      <w:r w:rsidRPr="12FFB9EA">
        <w:t xml:space="preserve">The sound source is in horizontal or vertical or </w:t>
      </w:r>
      <w:proofErr w:type="gramStart"/>
      <w:r w:rsidRPr="12FFB9EA">
        <w:t>other</w:t>
      </w:r>
      <w:proofErr w:type="gramEnd"/>
      <w:r w:rsidRPr="12FFB9EA">
        <w:t xml:space="preserve"> plane</w:t>
      </w:r>
    </w:p>
    <w:p w14:paraId="275A7844" w14:textId="7503A2B0" w:rsidR="12FFB9EA" w:rsidRDefault="12FFB9EA" w:rsidP="12FFB9EA">
      <w:pPr>
        <w:rPr>
          <w:rFonts w:eastAsia="Times New Roman"/>
          <w:sz w:val="21"/>
          <w:szCs w:val="21"/>
        </w:rPr>
      </w:pPr>
      <w:r w:rsidRPr="12FFB9EA">
        <w:rPr>
          <w:rFonts w:eastAsia="Times New Roman"/>
          <w:b/>
          <w:bCs/>
          <w:color w:val="000000" w:themeColor="text1"/>
          <w:sz w:val="21"/>
          <w:szCs w:val="21"/>
        </w:rPr>
        <w:t xml:space="preserve">Sound source angle: </w:t>
      </w:r>
      <w:r w:rsidRPr="12FFB9EA">
        <w:t>The exact angle of the sound source in the plane</w:t>
      </w:r>
    </w:p>
    <w:p w14:paraId="0DF7529C" w14:textId="49FC1CED" w:rsidR="4522F60F" w:rsidRDefault="63297B07" w:rsidP="4522F60F">
      <w:pPr>
        <w:spacing w:after="0" w:line="259" w:lineRule="auto"/>
        <w:rPr>
          <w:b/>
          <w:bCs/>
        </w:rPr>
      </w:pPr>
      <w:r w:rsidRPr="63297B07">
        <w:rPr>
          <w:b/>
          <w:bCs/>
        </w:rPr>
        <w:t xml:space="preserve">Simple rate: </w:t>
      </w:r>
      <w:r w:rsidRPr="63297B07">
        <w:rPr>
          <w:lang w:eastAsia="zh-CN"/>
        </w:rPr>
        <w:t>This is the number of samples of audio carried per second, measured in Hertz (Hz)</w:t>
      </w:r>
    </w:p>
    <w:p w14:paraId="5A98D5A0" w14:textId="3909B11D" w:rsidR="63297B07" w:rsidRDefault="63297B07" w:rsidP="63297B07">
      <w:pPr>
        <w:spacing w:after="0" w:line="259" w:lineRule="auto"/>
        <w:rPr>
          <w:lang w:eastAsia="zh-CN"/>
        </w:rPr>
      </w:pPr>
    </w:p>
    <w:p w14:paraId="311A10B3" w14:textId="373DAC7D" w:rsidR="4522F60F" w:rsidRDefault="63297B07" w:rsidP="4522F60F">
      <w:pPr>
        <w:spacing w:after="0" w:line="259" w:lineRule="auto"/>
        <w:rPr>
          <w:b/>
          <w:bCs/>
        </w:rPr>
      </w:pPr>
      <w:r w:rsidRPr="63297B07">
        <w:rPr>
          <w:b/>
          <w:bCs/>
        </w:rPr>
        <w:t xml:space="preserve">Duration: </w:t>
      </w:r>
      <w:r w:rsidRPr="63297B07">
        <w:rPr>
          <w:lang w:eastAsia="zh-CN"/>
        </w:rPr>
        <w:t>This is the length of the audio file, typically measured in seconds or minutes. It indicates how long the audio content is.</w:t>
      </w:r>
    </w:p>
    <w:p w14:paraId="61B0D5A8" w14:textId="1ED76B0D" w:rsidR="63297B07" w:rsidRDefault="63297B07" w:rsidP="63297B07">
      <w:pPr>
        <w:spacing w:after="0" w:line="259" w:lineRule="auto"/>
        <w:rPr>
          <w:lang w:eastAsia="zh-CN"/>
        </w:rPr>
      </w:pPr>
    </w:p>
    <w:p w14:paraId="5766B1E0" w14:textId="3FC200FA" w:rsidR="4522F60F" w:rsidRDefault="63297B07" w:rsidP="4522F60F">
      <w:pPr>
        <w:spacing w:after="0" w:line="259" w:lineRule="auto"/>
        <w:rPr>
          <w:b/>
          <w:bCs/>
        </w:rPr>
      </w:pPr>
      <w:r w:rsidRPr="63297B07">
        <w:rPr>
          <w:b/>
          <w:bCs/>
        </w:rPr>
        <w:t xml:space="preserve">Bit depth: </w:t>
      </w:r>
      <w:r>
        <w:t>This refers to the number of bits used to represent each sample of audio. It determines the resolution and the dynamic range of the audio.</w:t>
      </w:r>
    </w:p>
    <w:p w14:paraId="627E96CD" w14:textId="5412844D" w:rsidR="63297B07" w:rsidRDefault="63297B07" w:rsidP="63297B07">
      <w:pPr>
        <w:spacing w:after="0" w:line="259" w:lineRule="auto"/>
      </w:pPr>
    </w:p>
    <w:p w14:paraId="19686F9B" w14:textId="7147AC80" w:rsidR="4522F60F" w:rsidRDefault="63297B07" w:rsidP="4522F60F">
      <w:pPr>
        <w:spacing w:after="0" w:line="259" w:lineRule="auto"/>
        <w:rPr>
          <w:b/>
          <w:bCs/>
        </w:rPr>
      </w:pPr>
      <w:r w:rsidRPr="63297B07">
        <w:rPr>
          <w:b/>
          <w:bCs/>
        </w:rPr>
        <w:t xml:space="preserve">Audio format: </w:t>
      </w:r>
      <w:r>
        <w:t>This is the file format in which the audio is stored, it is WAV or PCM</w:t>
      </w:r>
    </w:p>
    <w:p w14:paraId="0F377508" w14:textId="29D76EF0" w:rsidR="63297B07" w:rsidRDefault="63297B07" w:rsidP="63297B07">
      <w:pPr>
        <w:spacing w:after="0" w:line="259" w:lineRule="auto"/>
      </w:pPr>
    </w:p>
    <w:p w14:paraId="00C8254F" w14:textId="3F670849" w:rsidR="4522F60F" w:rsidRDefault="63297B07" w:rsidP="54FE4D76">
      <w:pPr>
        <w:spacing w:after="0" w:line="259" w:lineRule="auto"/>
        <w:rPr>
          <w:b/>
          <w:bCs/>
        </w:rPr>
      </w:pPr>
      <w:r w:rsidRPr="63297B07">
        <w:rPr>
          <w:b/>
          <w:bCs/>
        </w:rPr>
        <w:t>Number of channels:</w:t>
      </w:r>
      <w:r w:rsidRPr="63297B07">
        <w:rPr>
          <w:rFonts w:ascii="system-ui" w:eastAsia="system-ui" w:hAnsi="system-ui" w:cs="system-ui"/>
          <w:color w:val="374151"/>
          <w:sz w:val="24"/>
          <w:szCs w:val="24"/>
        </w:rPr>
        <w:t xml:space="preserve"> </w:t>
      </w:r>
      <w:r>
        <w:t>This indicates the number of discrete audio channels in the audio file</w:t>
      </w:r>
    </w:p>
    <w:p w14:paraId="683A097A" w14:textId="2FC88213" w:rsidR="63297B07" w:rsidRDefault="63297B07" w:rsidP="63297B07">
      <w:pPr>
        <w:spacing w:after="0" w:line="259" w:lineRule="auto"/>
      </w:pPr>
    </w:p>
    <w:p w14:paraId="3C48C649" w14:textId="3D3A39C6" w:rsidR="4522F60F" w:rsidRDefault="54FE4D76" w:rsidP="4522F60F">
      <w:pPr>
        <w:spacing w:after="0"/>
        <w:rPr>
          <w:b/>
          <w:bCs/>
        </w:rPr>
      </w:pPr>
      <w:r w:rsidRPr="54FE4D76">
        <w:rPr>
          <w:b/>
          <w:bCs/>
        </w:rPr>
        <w:t>License:</w:t>
      </w:r>
      <w:r>
        <w:t xml:space="preserve"> I</w:t>
      </w:r>
      <w:r w:rsidRPr="54FE4D76">
        <w:t>t is to specify how to use the database and for which purpose to use it</w:t>
      </w:r>
    </w:p>
    <w:p w14:paraId="6F3FB380" w14:textId="1248D318" w:rsidR="54FE4D76" w:rsidRDefault="54FE4D76" w:rsidP="54FE4D76">
      <w:pPr>
        <w:spacing w:after="0"/>
      </w:pPr>
    </w:p>
    <w:p w14:paraId="52467945" w14:textId="2420BB92" w:rsidR="54FE4D76" w:rsidRDefault="54FE4D76" w:rsidP="54FE4D76">
      <w:pPr>
        <w:spacing w:after="0"/>
        <w:rPr>
          <w:b/>
          <w:bCs/>
        </w:rPr>
      </w:pPr>
    </w:p>
    <w:p w14:paraId="0F10BFB5" w14:textId="6717B8DA" w:rsidR="54FE4D76" w:rsidRDefault="53DE3D1D" w:rsidP="53DE3D1D">
      <w:pPr>
        <w:pStyle w:val="Heading2"/>
        <w:spacing w:after="0"/>
        <w:rPr>
          <w:lang w:eastAsia="zh-CN"/>
        </w:rPr>
      </w:pPr>
      <w:r w:rsidRPr="53DE3D1D">
        <w:rPr>
          <w:lang w:eastAsia="zh-CN"/>
        </w:rPr>
        <w:t>Proposal of a potential target device and database</w:t>
      </w:r>
    </w:p>
    <w:p w14:paraId="3E54A596" w14:textId="7BF9B5D0" w:rsidR="54FE4D76" w:rsidRDefault="54FE4D76" w:rsidP="54FE4D76">
      <w:pPr>
        <w:spacing w:after="0"/>
        <w:rPr>
          <w:rFonts w:eastAsia="Times New Roman"/>
          <w:sz w:val="21"/>
          <w:szCs w:val="21"/>
        </w:rPr>
      </w:pPr>
    </w:p>
    <w:p w14:paraId="373971F6" w14:textId="3A270301" w:rsidR="1D77AD8E" w:rsidRDefault="1D77AD8E" w:rsidP="53DE3D1D">
      <w:pPr>
        <w:spacing w:after="0"/>
        <w:rPr>
          <w:rFonts w:eastAsia="Times New Roman"/>
          <w:sz w:val="21"/>
          <w:szCs w:val="21"/>
        </w:rPr>
      </w:pPr>
    </w:p>
    <w:p w14:paraId="7AC8648D" w14:textId="308BD08B" w:rsidR="1D77AD8E" w:rsidRDefault="53DE3D1D" w:rsidP="53DE3D1D">
      <w:pPr>
        <w:pStyle w:val="Heading3"/>
        <w:ind w:left="432" w:hanging="432"/>
      </w:pPr>
      <w:r>
        <w:t xml:space="preserve">Introduction </w:t>
      </w:r>
    </w:p>
    <w:p w14:paraId="0A4FEA76" w14:textId="107AD9F9" w:rsidR="1D77AD8E" w:rsidRDefault="53DE3D1D" w:rsidP="53DE3D1D">
      <w:pPr>
        <w:spacing w:after="0"/>
        <w:rPr>
          <w:rFonts w:eastAsia="Times New Roman"/>
          <w:sz w:val="21"/>
          <w:szCs w:val="21"/>
        </w:rPr>
      </w:pPr>
      <w:r w:rsidRPr="53DE3D1D">
        <w:rPr>
          <w:rFonts w:eastAsia="Times New Roman"/>
          <w:sz w:val="21"/>
          <w:szCs w:val="21"/>
        </w:rPr>
        <w:t>Based on the upper templates, the source proposes an example modern mobile phone as a potential target device and corresponding database examples got from the potential target device.</w:t>
      </w:r>
    </w:p>
    <w:p w14:paraId="5DD027F9" w14:textId="0DC05460" w:rsidR="1D77AD8E" w:rsidRDefault="1D77AD8E" w:rsidP="1D77AD8E"/>
    <w:p w14:paraId="7D8BB5FF" w14:textId="77777777" w:rsidR="00BB6108" w:rsidRPr="00BB6108" w:rsidRDefault="00BB6108" w:rsidP="00BB6108">
      <w:pPr>
        <w:rPr>
          <w:lang w:val="en-US" w:eastAsia="zh-CN"/>
        </w:rPr>
      </w:pPr>
    </w:p>
    <w:p w14:paraId="20890BF9" w14:textId="3EFDCAE3" w:rsidR="00391A3B" w:rsidRDefault="53DE3D1D" w:rsidP="53DE3D1D">
      <w:pPr>
        <w:pStyle w:val="Heading3"/>
        <w:ind w:left="432" w:hanging="432"/>
      </w:pPr>
      <w:r>
        <w:t xml:space="preserve"> A proposed potential target device</w:t>
      </w:r>
    </w:p>
    <w:p w14:paraId="6C5D0C81" w14:textId="2ABB215E" w:rsidR="00BE1043" w:rsidRDefault="53DE3D1D" w:rsidP="00F66356">
      <w:pPr>
        <w:rPr>
          <w:lang w:eastAsia="zh-CN"/>
        </w:rPr>
      </w:pPr>
      <w:r w:rsidRPr="53DE3D1D">
        <w:rPr>
          <w:lang w:eastAsia="zh-CN"/>
        </w:rPr>
        <w:t xml:space="preserve">The modern mobile phone features four microphones and has dimensions of 161.4mm in length, 75.3mm in width, and 9.2mm in depth. </w:t>
      </w:r>
    </w:p>
    <w:tbl>
      <w:tblPr>
        <w:tblW w:w="4435" w:type="dxa"/>
        <w:tblLook w:val="06A0" w:firstRow="1" w:lastRow="0" w:firstColumn="1" w:lastColumn="0" w:noHBand="1" w:noVBand="1"/>
      </w:tblPr>
      <w:tblGrid>
        <w:gridCol w:w="1975"/>
        <w:gridCol w:w="2460"/>
      </w:tblGrid>
      <w:tr w:rsidR="54FE4D76" w14:paraId="05E19AF3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E04BAF" w14:textId="78F04044" w:rsidR="54FE4D76" w:rsidRDefault="54FE4D76" w:rsidP="54FE4D76">
            <w:pPr>
              <w:spacing w:after="0"/>
              <w:rPr>
                <w:b/>
                <w:bCs/>
                <w:lang w:eastAsia="zh-CN"/>
              </w:rPr>
            </w:pPr>
            <w:r w:rsidRPr="54FE4D76">
              <w:rPr>
                <w:b/>
                <w:bCs/>
                <w:lang w:eastAsia="zh-CN"/>
              </w:rPr>
              <w:t>No</w:t>
            </w:r>
          </w:p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5E32C2" w14:textId="22237E6A" w:rsidR="54FE4D76" w:rsidRDefault="54FE4D76" w:rsidP="54FE4D76">
            <w:pPr>
              <w:spacing w:after="0" w:line="259" w:lineRule="auto"/>
            </w:pPr>
            <w:r w:rsidRPr="54FE4D76">
              <w:rPr>
                <w:b/>
                <w:bCs/>
                <w:lang w:eastAsia="zh-CN"/>
              </w:rPr>
              <w:t>1</w:t>
            </w:r>
          </w:p>
        </w:tc>
      </w:tr>
      <w:tr w:rsidR="54FE4D76" w14:paraId="57BE54F7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F1BAC4" w14:textId="77777777" w:rsidR="54FE4D76" w:rsidRDefault="54FE4D76" w:rsidP="54FE4D76">
            <w:pPr>
              <w:spacing w:after="0"/>
            </w:pPr>
            <w:r w:rsidRPr="54FE4D76">
              <w:rPr>
                <w:b/>
                <w:bCs/>
              </w:rPr>
              <w:lastRenderedPageBreak/>
              <w:t>Type</w:t>
            </w:r>
          </w:p>
          <w:p w14:paraId="76245863" w14:textId="553C31D2" w:rsidR="54FE4D76" w:rsidRDefault="54FE4D76" w:rsidP="54FE4D76">
            <w:pPr>
              <w:spacing w:after="0"/>
            </w:pPr>
          </w:p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2CB1EF5" w14:textId="7ABA16C6" w:rsidR="54FE4D76" w:rsidRDefault="53DE3D1D" w:rsidP="54FE4D76">
            <w:pPr>
              <w:spacing w:after="0"/>
              <w:rPr>
                <w:lang w:eastAsia="zh-CN"/>
              </w:rPr>
            </w:pPr>
            <w:r w:rsidRPr="53DE3D1D">
              <w:rPr>
                <w:lang w:eastAsia="zh-CN"/>
              </w:rPr>
              <w:t>Modern mobile phone</w:t>
            </w:r>
          </w:p>
          <w:p w14:paraId="139DB610" w14:textId="0F221601" w:rsidR="54FE4D76" w:rsidRDefault="54FE4D76" w:rsidP="54FE4D76">
            <w:pPr>
              <w:spacing w:after="0"/>
            </w:pPr>
          </w:p>
        </w:tc>
      </w:tr>
      <w:tr w:rsidR="54FE4D76" w14:paraId="01BB5B84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B5232B" w14:textId="3E2D3BCD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Size (mm)</w:t>
            </w:r>
          </w:p>
          <w:p w14:paraId="05E646B6" w14:textId="016854C3" w:rsidR="54FE4D76" w:rsidRDefault="54FE4D76" w:rsidP="54FE4D76">
            <w:pPr>
              <w:spacing w:after="0"/>
            </w:pPr>
          </w:p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B6A119" w14:textId="2963BCBB" w:rsidR="54FE4D76" w:rsidRDefault="53DE3D1D" w:rsidP="54FE4D76">
            <w:pPr>
              <w:spacing w:after="0"/>
            </w:pPr>
            <w:r w:rsidRPr="53DE3D1D">
              <w:rPr>
                <w:lang w:eastAsia="zh-CN"/>
              </w:rPr>
              <w:t>161.4*75.3*9.2</w:t>
            </w:r>
          </w:p>
          <w:p w14:paraId="6D8A0091" w14:textId="0036CF81" w:rsidR="54FE4D76" w:rsidRDefault="54FE4D76" w:rsidP="54FE4D76">
            <w:pPr>
              <w:spacing w:after="0"/>
            </w:pPr>
          </w:p>
        </w:tc>
      </w:tr>
      <w:tr w:rsidR="54FE4D76" w14:paraId="1474D1B0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7B2E0C" w14:textId="41F845C7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Shape</w:t>
            </w:r>
          </w:p>
          <w:p w14:paraId="09A9380E" w14:textId="7670D257" w:rsidR="54FE4D76" w:rsidRDefault="54FE4D76" w:rsidP="54FE4D76"/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9B88CA" w14:textId="595AC063" w:rsidR="54FE4D76" w:rsidRDefault="54FE4D76" w:rsidP="54FE4D76">
            <w:r>
              <w:t>Rectangular</w:t>
            </w:r>
          </w:p>
        </w:tc>
      </w:tr>
      <w:tr w:rsidR="54FE4D76" w14:paraId="21153C8B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ED48F8" w14:textId="0421BF82" w:rsidR="54FE4D76" w:rsidRDefault="54FE4D76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  <w:color w:val="000000" w:themeColor="text1"/>
                <w:sz w:val="22"/>
                <w:szCs w:val="22"/>
              </w:rPr>
              <w:t>Microphone type</w:t>
            </w:r>
          </w:p>
          <w:p w14:paraId="16EE7882" w14:textId="447D2D8F" w:rsidR="54FE4D76" w:rsidRDefault="54FE4D76" w:rsidP="54FE4D76"/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C3CF48" w14:textId="7D703A9B" w:rsidR="54FE4D76" w:rsidRDefault="54FE4D76" w:rsidP="54FE4D76">
            <w:pPr>
              <w:spacing w:after="0"/>
              <w:rPr>
                <w:lang w:eastAsia="zh-CN"/>
              </w:rPr>
            </w:pPr>
            <w:r w:rsidRPr="54FE4D76">
              <w:rPr>
                <w:lang w:eastAsia="zh-CN"/>
              </w:rPr>
              <w:t>MEMS</w:t>
            </w:r>
          </w:p>
          <w:p w14:paraId="09EC56BC" w14:textId="1833970C" w:rsidR="54FE4D76" w:rsidRDefault="54FE4D76" w:rsidP="54FE4D76"/>
        </w:tc>
      </w:tr>
      <w:tr w:rsidR="54FE4D76" w14:paraId="2432346E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EA525C" w14:textId="623AD6A3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Number of microphones</w:t>
            </w:r>
          </w:p>
          <w:p w14:paraId="61FBAF7A" w14:textId="69194D48" w:rsidR="54FE4D76" w:rsidRDefault="54FE4D76" w:rsidP="54FE4D76"/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4B4B57" w14:textId="55853B0D" w:rsidR="54FE4D76" w:rsidRDefault="54FE4D76" w:rsidP="54FE4D76">
            <w:pPr>
              <w:spacing w:after="0"/>
              <w:rPr>
                <w:lang w:eastAsia="zh-CN"/>
              </w:rPr>
            </w:pPr>
            <w:r w:rsidRPr="54FE4D76">
              <w:rPr>
                <w:lang w:eastAsia="zh-CN"/>
              </w:rPr>
              <w:t>4</w:t>
            </w:r>
          </w:p>
          <w:p w14:paraId="4FDD07C6" w14:textId="48640182" w:rsidR="54FE4D76" w:rsidRDefault="54FE4D76" w:rsidP="54FE4D76"/>
        </w:tc>
      </w:tr>
      <w:tr w:rsidR="54FE4D76" w14:paraId="0E99EFDB" w14:textId="77777777" w:rsidTr="53DE3D1D">
        <w:trPr>
          <w:trHeight w:val="300"/>
        </w:trPr>
        <w:tc>
          <w:tcPr>
            <w:tcW w:w="1975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1248CD" w14:textId="1DFE301F" w:rsidR="54FE4D76" w:rsidRDefault="53DE3D1D" w:rsidP="54FE4D76">
            <w:pPr>
              <w:spacing w:after="0"/>
            </w:pPr>
            <w:r w:rsidRPr="53DE3D1D">
              <w:rPr>
                <w:b/>
                <w:bCs/>
              </w:rPr>
              <w:t>Placement of microphones(mm)</w:t>
            </w:r>
          </w:p>
          <w:p w14:paraId="7FCFB67E" w14:textId="41AE94E5" w:rsidR="54FE4D76" w:rsidRDefault="54FE4D76" w:rsidP="54FE4D76">
            <w:pPr>
              <w:rPr>
                <w:b/>
                <w:bCs/>
              </w:rPr>
            </w:pPr>
          </w:p>
        </w:tc>
        <w:tc>
          <w:tcPr>
            <w:tcW w:w="246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DC0B41" w14:textId="5145B886" w:rsidR="54FE4D76" w:rsidRDefault="54FE4D76" w:rsidP="54FE4D76">
            <w:pPr>
              <w:spacing w:after="0"/>
              <w:rPr>
                <w:lang w:eastAsia="zh-CN"/>
              </w:rPr>
            </w:pPr>
            <w:r w:rsidRPr="54FE4D76">
              <w:rPr>
                <w:lang w:eastAsia="zh-CN"/>
              </w:rPr>
              <w:t>Mic1: (-5.2, 80.7, -10.1)</w:t>
            </w:r>
          </w:p>
          <w:p w14:paraId="4A3476BD" w14:textId="5B382C45" w:rsidR="54FE4D76" w:rsidRDefault="54FE4D76" w:rsidP="54FE4D76">
            <w:pPr>
              <w:spacing w:after="0"/>
              <w:rPr>
                <w:lang w:eastAsia="zh-CN"/>
              </w:rPr>
            </w:pPr>
            <w:r w:rsidRPr="54FE4D76">
              <w:rPr>
                <w:lang w:eastAsia="zh-CN"/>
              </w:rPr>
              <w:t>Mic2: (-4.9,80.7,9.2)</w:t>
            </w:r>
          </w:p>
          <w:p w14:paraId="0B763F01" w14:textId="0E1F1C62" w:rsidR="54FE4D76" w:rsidRDefault="12FFB9EA" w:rsidP="54FE4D76">
            <w:pPr>
              <w:spacing w:after="0"/>
              <w:rPr>
                <w:lang w:eastAsia="zh-CN"/>
              </w:rPr>
            </w:pPr>
            <w:r w:rsidRPr="12FFB9EA">
              <w:rPr>
                <w:lang w:eastAsia="zh-CN"/>
              </w:rPr>
              <w:t>Mic3: (-1.6, -80.2,</w:t>
            </w:r>
            <w:r>
              <w:t xml:space="preserve"> </w:t>
            </w:r>
            <w:r w:rsidRPr="12FFB9EA">
              <w:rPr>
                <w:lang w:eastAsia="zh-CN"/>
              </w:rPr>
              <w:t>7.4)</w:t>
            </w:r>
          </w:p>
          <w:p w14:paraId="2CA63213" w14:textId="6442C14F" w:rsidR="54FE4D76" w:rsidRDefault="63297B07" w:rsidP="54FE4D76">
            <w:pPr>
              <w:spacing w:after="0"/>
            </w:pPr>
            <w:r w:rsidRPr="63297B07">
              <w:rPr>
                <w:lang w:eastAsia="zh-CN"/>
              </w:rPr>
              <w:t>Mic4: (-15.7, -19.2, 0)</w:t>
            </w:r>
          </w:p>
          <w:p w14:paraId="7C812269" w14:textId="52C64499" w:rsidR="54FE4D76" w:rsidRDefault="54FE4D76" w:rsidP="54FE4D76">
            <w:pPr>
              <w:rPr>
                <w:b/>
                <w:bCs/>
              </w:rPr>
            </w:pPr>
          </w:p>
        </w:tc>
      </w:tr>
    </w:tbl>
    <w:p w14:paraId="6CD20057" w14:textId="3D3264CA" w:rsidR="007C31CB" w:rsidRPr="002A4639" w:rsidRDefault="007C31CB" w:rsidP="007C31CB">
      <w:pPr>
        <w:jc w:val="center"/>
        <w:rPr>
          <w:lang w:eastAsia="zh-CN"/>
        </w:rPr>
      </w:pPr>
    </w:p>
    <w:p w14:paraId="213AAF5E" w14:textId="159B6D9D" w:rsidR="63297B07" w:rsidRDefault="53DE3D1D" w:rsidP="12FFB9EA">
      <w:pPr>
        <w:pStyle w:val="Heading2"/>
        <w:rPr>
          <w:lang w:eastAsia="zh-CN"/>
        </w:rPr>
      </w:pPr>
      <w:r w:rsidRPr="53DE3D1D">
        <w:rPr>
          <w:lang w:eastAsia="zh-CN"/>
        </w:rPr>
        <w:t>proposed database samples</w:t>
      </w:r>
    </w:p>
    <w:p w14:paraId="0F69CF23" w14:textId="4487972C" w:rsidR="63297B07" w:rsidRDefault="63297B07" w:rsidP="63297B07"/>
    <w:p w14:paraId="23658E03" w14:textId="7CAAC3FC" w:rsidR="12FFB9EA" w:rsidRDefault="12FFB9EA" w:rsidP="12FFB9EA">
      <w:pPr>
        <w:pStyle w:val="Heading3"/>
        <w:ind w:left="432" w:hanging="432"/>
      </w:pPr>
      <w:r w:rsidRPr="12FFB9EA">
        <w:t>Introduction</w:t>
      </w:r>
    </w:p>
    <w:p w14:paraId="02B559E3" w14:textId="568E6420" w:rsidR="00900F06" w:rsidRDefault="53DE3D1D" w:rsidP="00BE1043">
      <w:pPr>
        <w:rPr>
          <w:lang w:eastAsia="zh-CN"/>
        </w:rPr>
      </w:pPr>
      <w:r w:rsidRPr="53DE3D1D">
        <w:rPr>
          <w:lang w:eastAsia="zh-CN"/>
        </w:rPr>
        <w:t xml:space="preserve">The source uses the proposed modern mobile phone to record raw microphone signals, the details are in the following using the upper template. </w:t>
      </w:r>
    </w:p>
    <w:p w14:paraId="33E282C4" w14:textId="6FD451BE" w:rsidR="002D7A60" w:rsidRDefault="12FFB9EA" w:rsidP="00E14F5F">
      <w:pPr>
        <w:pStyle w:val="Heading3"/>
        <w:ind w:left="432" w:hanging="432"/>
      </w:pPr>
      <w:r>
        <w:t>Recording setup</w:t>
      </w:r>
    </w:p>
    <w:p w14:paraId="116A1D4D" w14:textId="71DA0BC5" w:rsidR="12FFB9EA" w:rsidRDefault="12FFB9EA" w:rsidP="12FFB9EA">
      <w:r>
        <w:t>The recording setup is as follows:</w:t>
      </w:r>
    </w:p>
    <w:tbl>
      <w:tblPr>
        <w:tblW w:w="5607" w:type="dxa"/>
        <w:tblLook w:val="06A0" w:firstRow="1" w:lastRow="0" w:firstColumn="1" w:lastColumn="0" w:noHBand="1" w:noVBand="1"/>
      </w:tblPr>
      <w:tblGrid>
        <w:gridCol w:w="2136"/>
        <w:gridCol w:w="3471"/>
      </w:tblGrid>
      <w:tr w:rsidR="00E14F5F" w14:paraId="25B4A0AC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99EBBB" w14:textId="646437E7" w:rsidR="00E14F5F" w:rsidRDefault="00E14F5F" w:rsidP="54FE4D76">
            <w:pPr>
              <w:spacing w:after="0"/>
              <w:rPr>
                <w:b/>
                <w:bCs/>
              </w:rPr>
            </w:pPr>
            <w:r w:rsidRPr="54FE4D76">
              <w:rPr>
                <w:b/>
                <w:bCs/>
              </w:rPr>
              <w:t>No</w:t>
            </w: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849CA8" w14:textId="65D09BD2" w:rsidR="00E14F5F" w:rsidRDefault="00E14F5F" w:rsidP="54FE4D76">
            <w:pPr>
              <w:spacing w:after="0"/>
            </w:pPr>
            <w:r>
              <w:t>1</w:t>
            </w:r>
          </w:p>
        </w:tc>
      </w:tr>
      <w:tr w:rsidR="00E14F5F" w14:paraId="1D5ABBE6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AD8D8D7" w14:textId="14AC6630" w:rsidR="00E14F5F" w:rsidRDefault="00E14F5F" w:rsidP="54FE4D76">
            <w:pPr>
              <w:spacing w:after="0"/>
            </w:pPr>
            <w:r w:rsidRPr="54FE4D76">
              <w:rPr>
                <w:b/>
                <w:bCs/>
              </w:rPr>
              <w:t>Sound source</w:t>
            </w:r>
          </w:p>
          <w:p w14:paraId="1F4660AC" w14:textId="09E9DFFC" w:rsidR="00E14F5F" w:rsidRDefault="00E14F5F" w:rsidP="54FE4D76">
            <w:pPr>
              <w:spacing w:after="0"/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C30C55B" w14:textId="6B0070A6" w:rsidR="00E14F5F" w:rsidRDefault="00E14F5F" w:rsidP="54FE4D76">
            <w:pPr>
              <w:rPr>
                <w:lang w:eastAsia="zh-CN"/>
              </w:rPr>
            </w:pPr>
            <w:r w:rsidRPr="54FE4D76">
              <w:rPr>
                <w:lang w:eastAsia="zh-CN"/>
              </w:rPr>
              <w:t xml:space="preserve">Loudspeaker: </w:t>
            </w:r>
            <w:proofErr w:type="spellStart"/>
            <w:r w:rsidRPr="54FE4D76">
              <w:rPr>
                <w:lang w:eastAsia="zh-CN"/>
              </w:rPr>
              <w:t>Genelec</w:t>
            </w:r>
            <w:proofErr w:type="spellEnd"/>
            <w:r w:rsidRPr="54FE4D76">
              <w:rPr>
                <w:lang w:eastAsia="zh-CN"/>
              </w:rPr>
              <w:t xml:space="preserve"> 8030A </w:t>
            </w:r>
          </w:p>
          <w:p w14:paraId="08249476" w14:textId="03DAA414" w:rsidR="00E14F5F" w:rsidRDefault="00E14F5F" w:rsidP="54FE4D76">
            <w:pPr>
              <w:rPr>
                <w:lang w:eastAsia="zh-CN"/>
              </w:rPr>
            </w:pPr>
            <w:r w:rsidRPr="54FE4D76">
              <w:rPr>
                <w:lang w:eastAsia="zh-CN"/>
              </w:rPr>
              <w:t>DA:</w:t>
            </w:r>
            <w:r>
              <w:t xml:space="preserve"> </w:t>
            </w:r>
            <w:r w:rsidRPr="54FE4D76">
              <w:rPr>
                <w:lang w:eastAsia="zh-CN"/>
              </w:rPr>
              <w:t>RME Fireface UCX set at 48kHz/24bit</w:t>
            </w:r>
          </w:p>
          <w:p w14:paraId="46463ECD" w14:textId="2536912C" w:rsidR="00E14F5F" w:rsidRDefault="00E14F5F" w:rsidP="54FE4D76">
            <w:pPr>
              <w:spacing w:after="0"/>
            </w:pPr>
          </w:p>
        </w:tc>
      </w:tr>
      <w:tr w:rsidR="00E14F5F" w14:paraId="019E5A7D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D87F03" w14:textId="7C1F94C0" w:rsidR="00E14F5F" w:rsidRDefault="00E14F5F" w:rsidP="54FE4D76">
            <w:pPr>
              <w:spacing w:after="0"/>
            </w:pPr>
            <w:r w:rsidRPr="54FE4D76">
              <w:rPr>
                <w:b/>
                <w:bCs/>
              </w:rPr>
              <w:t>Language</w:t>
            </w:r>
          </w:p>
          <w:p w14:paraId="59CFA350" w14:textId="0E3BF8AF" w:rsidR="00E14F5F" w:rsidRDefault="00E14F5F" w:rsidP="54FE4D76">
            <w:pPr>
              <w:spacing w:after="0"/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BD79AF" w14:textId="2AF056A0" w:rsidR="00E14F5F" w:rsidRDefault="00E14F5F" w:rsidP="54FE4D76">
            <w:pPr>
              <w:spacing w:after="0"/>
            </w:pPr>
            <w:r>
              <w:t xml:space="preserve">Mandarin </w:t>
            </w:r>
            <w:proofErr w:type="spellStart"/>
            <w:r>
              <w:t>chinese</w:t>
            </w:r>
            <w:proofErr w:type="spellEnd"/>
          </w:p>
        </w:tc>
      </w:tr>
      <w:tr w:rsidR="00E14F5F" w14:paraId="08123E8F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1E3CDD" w14:textId="3FCDD198" w:rsidR="00E14F5F" w:rsidRDefault="00E14F5F" w:rsidP="63297B07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63297B07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Playback level</w:t>
            </w:r>
          </w:p>
          <w:p w14:paraId="553AC88C" w14:textId="6D71D7F7" w:rsidR="00E14F5F" w:rsidRDefault="00E14F5F" w:rsidP="63297B07">
            <w:pPr>
              <w:rPr>
                <w:b/>
                <w:bCs/>
              </w:rPr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B84DEB" w14:textId="37E1BC3D" w:rsidR="00E14F5F" w:rsidRDefault="00E14F5F" w:rsidP="63297B07">
            <w:pPr>
              <w:rPr>
                <w:lang w:eastAsia="zh-CN"/>
              </w:rPr>
            </w:pPr>
            <w:r w:rsidRPr="63297B07">
              <w:rPr>
                <w:lang w:eastAsia="zh-CN"/>
              </w:rPr>
              <w:t>Use -18dBFs pink noise calibrate to 80dBA with 10 seconds windows</w:t>
            </w:r>
          </w:p>
          <w:p w14:paraId="73011483" w14:textId="26662B47" w:rsidR="00E14F5F" w:rsidRDefault="00E14F5F" w:rsidP="63297B07"/>
        </w:tc>
      </w:tr>
      <w:tr w:rsidR="00E14F5F" w14:paraId="39409415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C67F7F" w14:textId="524DA6AB" w:rsidR="00E14F5F" w:rsidRDefault="00E14F5F" w:rsidP="54FE4D76">
            <w:pPr>
              <w:spacing w:after="0"/>
            </w:pPr>
            <w:r w:rsidRPr="54FE4D76">
              <w:rPr>
                <w:b/>
                <w:bCs/>
              </w:rPr>
              <w:lastRenderedPageBreak/>
              <w:t>UE position</w:t>
            </w:r>
          </w:p>
          <w:p w14:paraId="79AD5EB2" w14:textId="70B5AAF8" w:rsidR="00E14F5F" w:rsidRDefault="00E14F5F" w:rsidP="54FE4D76">
            <w:pPr>
              <w:rPr>
                <w:b/>
                <w:bCs/>
              </w:rPr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F1AE28" w14:textId="43173FBB" w:rsidR="00E14F5F" w:rsidRDefault="00E14F5F" w:rsidP="54FE4D76">
            <w:pPr>
              <w:rPr>
                <w:lang w:eastAsia="zh-CN"/>
              </w:rPr>
            </w:pPr>
            <w:r w:rsidRPr="54FE4D76">
              <w:rPr>
                <w:lang w:eastAsia="zh-CN"/>
              </w:rPr>
              <w:t>All record is recorded on horizontal positions.</w:t>
            </w:r>
          </w:p>
          <w:p w14:paraId="225ACC97" w14:textId="08C5BD77" w:rsidR="00E14F5F" w:rsidRDefault="00E14F5F" w:rsidP="54FE4D76"/>
        </w:tc>
      </w:tr>
      <w:tr w:rsidR="00E14F5F" w14:paraId="2AF8285E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3988DF" w14:textId="5F76182A" w:rsidR="00E14F5F" w:rsidRDefault="00E14F5F" w:rsidP="54FE4D76">
            <w:pPr>
              <w:spacing w:after="0"/>
            </w:pPr>
            <w:r w:rsidRPr="54FE4D76">
              <w:rPr>
                <w:b/>
                <w:bCs/>
              </w:rPr>
              <w:t>Acoustic environment</w:t>
            </w:r>
          </w:p>
          <w:p w14:paraId="6E03C259" w14:textId="70950A45" w:rsidR="00E14F5F" w:rsidRDefault="00E14F5F" w:rsidP="54FE4D76">
            <w:pPr>
              <w:rPr>
                <w:b/>
                <w:bCs/>
              </w:rPr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1580910" w14:textId="7E72C6DB" w:rsidR="00E14F5F" w:rsidRDefault="00E14F5F" w:rsidP="54FE4D76">
            <w:pPr>
              <w:rPr>
                <w:b/>
                <w:bCs/>
                <w:lang w:eastAsia="zh-CN"/>
              </w:rPr>
            </w:pPr>
            <w:r w:rsidRPr="3A2B9C7B">
              <w:rPr>
                <w:lang w:eastAsia="zh-CN"/>
              </w:rPr>
              <w:t>Only speech sound in the room</w:t>
            </w:r>
          </w:p>
        </w:tc>
      </w:tr>
      <w:tr w:rsidR="00E14F5F" w14:paraId="280DFC01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0B1856" w14:textId="59B485FD" w:rsidR="00E14F5F" w:rsidRDefault="00E14F5F" w:rsidP="54FE4D76">
            <w:pPr>
              <w:spacing w:after="0"/>
            </w:pPr>
            <w:r w:rsidRPr="54FE4D76">
              <w:rPr>
                <w:b/>
                <w:bCs/>
              </w:rPr>
              <w:t xml:space="preserve">Detailed </w:t>
            </w:r>
            <w:r w:rsidR="20A04DC0" w:rsidRPr="20A04DC0">
              <w:rPr>
                <w:b/>
                <w:bCs/>
              </w:rPr>
              <w:t>spacing</w:t>
            </w:r>
          </w:p>
          <w:p w14:paraId="0B7204B3" w14:textId="1D05D9D0" w:rsidR="00E14F5F" w:rsidRDefault="00E14F5F" w:rsidP="54FE4D76">
            <w:pPr>
              <w:rPr>
                <w:b/>
                <w:bCs/>
              </w:rPr>
            </w:pP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B6561D" w14:textId="785DAD49" w:rsidR="00E14F5F" w:rsidRDefault="00E14F5F" w:rsidP="54FE4D76">
            <w:r>
              <w:t>TBC</w:t>
            </w:r>
          </w:p>
        </w:tc>
      </w:tr>
      <w:tr w:rsidR="00E14F5F" w14:paraId="7397A751" w14:textId="77777777" w:rsidTr="00E14F5F">
        <w:trPr>
          <w:trHeight w:val="300"/>
        </w:trPr>
        <w:tc>
          <w:tcPr>
            <w:tcW w:w="2136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790C72" w14:textId="610824AA" w:rsidR="00E14F5F" w:rsidRDefault="00E14F5F" w:rsidP="63297B07">
            <w:pPr>
              <w:rPr>
                <w:rFonts w:eastAsia="Times New Roman"/>
                <w:sz w:val="21"/>
                <w:szCs w:val="21"/>
              </w:rPr>
            </w:pPr>
            <w:r w:rsidRPr="63297B07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Descriptions</w:t>
            </w:r>
          </w:p>
        </w:tc>
        <w:tc>
          <w:tcPr>
            <w:tcW w:w="3471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25C5B8" w14:textId="615A5B88" w:rsidR="00E14F5F" w:rsidRDefault="00E14F5F" w:rsidP="63297B07">
            <w:pPr>
              <w:rPr>
                <w:lang w:eastAsia="zh-CN"/>
              </w:rPr>
            </w:pPr>
            <w:r w:rsidRPr="63297B07">
              <w:rPr>
                <w:lang w:eastAsia="zh-CN"/>
              </w:rPr>
              <w:t>The recordings featured one stable sound source repeated at all five positions.</w:t>
            </w:r>
          </w:p>
        </w:tc>
      </w:tr>
    </w:tbl>
    <w:p w14:paraId="56B8AE0B" w14:textId="44C3D13C" w:rsidR="002D7A60" w:rsidRPr="002D7A60" w:rsidRDefault="002D7A60" w:rsidP="12FFB9EA">
      <w:r>
        <w:rPr>
          <w:noProof/>
        </w:rPr>
        <w:drawing>
          <wp:inline distT="0" distB="0" distL="0" distR="0" wp14:anchorId="310B04A7" wp14:editId="4A5DDB32">
            <wp:extent cx="6124574" cy="3067050"/>
            <wp:effectExtent l="0" t="0" r="0" b="0"/>
            <wp:docPr id="1482702565" name="Picture 148270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705A4" w14:textId="3AAB1691" w:rsidR="002D7A60" w:rsidRPr="002D7A60" w:rsidRDefault="12FFB9EA" w:rsidP="12FFB9EA">
      <w:pPr>
        <w:pStyle w:val="Heading3"/>
      </w:pPr>
      <w:r>
        <w:t xml:space="preserve">Database </w:t>
      </w:r>
    </w:p>
    <w:p w14:paraId="70E5BF46" w14:textId="485EB0DF" w:rsidR="002D7A60" w:rsidRPr="002D7A60" w:rsidRDefault="12FFB9EA" w:rsidP="54FE4D76">
      <w:r>
        <w:t xml:space="preserve">The </w:t>
      </w:r>
      <w:proofErr w:type="gramStart"/>
      <w:r>
        <w:t>details</w:t>
      </w:r>
      <w:proofErr w:type="gramEnd"/>
      <w:r>
        <w:t xml:space="preserve"> of the database is as follows: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50"/>
        <w:gridCol w:w="1650"/>
        <w:gridCol w:w="1650"/>
        <w:gridCol w:w="1650"/>
      </w:tblGrid>
      <w:tr w:rsidR="12FFB9EA" w14:paraId="7A99F90F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EC024C" w14:textId="36E65A7B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82994" w14:textId="156E3196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3E7AE0" w14:textId="6D58B420" w:rsidR="12FFB9EA" w:rsidRDefault="12FFB9EA" w:rsidP="12FFB9EA">
            <w:pPr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465D36" w14:textId="78980880" w:rsidR="12FFB9EA" w:rsidRDefault="12FFB9EA" w:rsidP="12FFB9EA">
            <w:pPr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12FFB9EA" w14:paraId="6A1C987A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E21CD4" w14:textId="4CA89CED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Category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4A0B30" w14:textId="43F27574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Speech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D1574C" w14:textId="3720D76B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E91517" w14:textId="71086805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3BA00C56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E80FCC" w14:textId="32288FCA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Language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87EB3D" w14:textId="2AF056A0" w:rsidR="12FFB9EA" w:rsidRDefault="12FFB9EA" w:rsidP="12FFB9EA">
            <w:pPr>
              <w:spacing w:after="0"/>
            </w:pPr>
            <w:r>
              <w:t xml:space="preserve">Mandarin </w:t>
            </w:r>
            <w:proofErr w:type="spellStart"/>
            <w:r>
              <w:t>chinese</w:t>
            </w:r>
            <w:proofErr w:type="spellEnd"/>
          </w:p>
          <w:p w14:paraId="20E54605" w14:textId="33F34F63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(female)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A9267F" w14:textId="2DE89743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E297B4" w14:textId="6E18F1CD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........</w:t>
            </w:r>
          </w:p>
        </w:tc>
      </w:tr>
      <w:tr w:rsidR="12FFB9EA" w14:paraId="4E8CF3BE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77CDB8" w14:textId="427A5FC4" w:rsidR="12FFB9EA" w:rsidRDefault="12FFB9EA" w:rsidP="12FFB9EA">
            <w:pPr>
              <w:rPr>
                <w:rFonts w:eastAsia="Times New Roman"/>
                <w:b/>
                <w:bCs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Position</w:t>
            </w:r>
          </w:p>
          <w:p w14:paraId="13B3B905" w14:textId="2C8DA150" w:rsidR="12FFB9EA" w:rsidRDefault="12FFB9EA" w:rsidP="12FFB9EA">
            <w:pPr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7E5F89" w14:textId="77777777" w:rsidR="12FFB9EA" w:rsidRDefault="12FFB9EA" w:rsidP="12FFB9EA">
            <w:pPr>
              <w:rPr>
                <w:lang w:eastAsia="zh-CN"/>
              </w:rPr>
            </w:pPr>
            <w:r w:rsidRPr="12FFB9EA">
              <w:rPr>
                <w:lang w:eastAsia="zh-CN"/>
              </w:rPr>
              <w:t>Horizontal</w:t>
            </w:r>
          </w:p>
          <w:p w14:paraId="718CD9BE" w14:textId="0488E0D9" w:rsidR="00DE13E0" w:rsidRDefault="00DE13E0" w:rsidP="12FFB9E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(USB port direct to right)</w:t>
            </w:r>
          </w:p>
          <w:p w14:paraId="428900CB" w14:textId="600259B2" w:rsidR="12FFB9EA" w:rsidRDefault="12FFB9EA" w:rsidP="12FFB9EA"/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8DA80A8" w14:textId="54ECFC88" w:rsidR="12FFB9EA" w:rsidRDefault="12FFB9EA" w:rsidP="12FFB9EA">
            <w:pPr>
              <w:rPr>
                <w:lang w:eastAsia="zh-CN"/>
              </w:rPr>
            </w:pPr>
          </w:p>
          <w:p w14:paraId="1362C6E7" w14:textId="148A34B6" w:rsidR="12FFB9EA" w:rsidRDefault="12FFB9EA" w:rsidP="12FFB9EA">
            <w:pPr>
              <w:rPr>
                <w:lang w:eastAsia="zh-CN"/>
              </w:rPr>
            </w:pPr>
          </w:p>
          <w:p w14:paraId="6670D580" w14:textId="600259B2" w:rsidR="12FFB9EA" w:rsidRDefault="12FFB9EA" w:rsidP="12FFB9EA"/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9C7E95" w14:textId="7339D86B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205CE2BF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AE6CF8B" w14:textId="4487278B" w:rsidR="12FFB9EA" w:rsidRDefault="12FFB9EA" w:rsidP="12FFB9EA">
            <w:pPr>
              <w:rPr>
                <w:rFonts w:eastAsia="Times New Roman"/>
                <w:b/>
                <w:bCs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Sound source angle</w:t>
            </w:r>
          </w:p>
          <w:p w14:paraId="4F6DC17E" w14:textId="1B5BA275" w:rsidR="12FFB9EA" w:rsidRDefault="12FFB9EA" w:rsidP="12FFB9EA">
            <w:pPr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C859E5" w14:textId="7C718A24" w:rsidR="12FFB9EA" w:rsidRDefault="12FFB9EA" w:rsidP="12FFB9EA">
            <w:pPr>
              <w:rPr>
                <w:lang w:eastAsia="zh-CN"/>
              </w:rPr>
            </w:pPr>
            <w:r w:rsidRPr="12FFB9EA">
              <w:rPr>
                <w:lang w:eastAsia="zh-CN"/>
              </w:rPr>
              <w:t>-60°</w:t>
            </w:r>
            <w:r w:rsidR="00E14F5F">
              <w:rPr>
                <w:lang w:eastAsia="zh-CN"/>
              </w:rPr>
              <w:t>, -30</w:t>
            </w:r>
            <w:r w:rsidR="00E14F5F" w:rsidRPr="12FFB9EA">
              <w:rPr>
                <w:lang w:eastAsia="zh-CN"/>
              </w:rPr>
              <w:t>°</w:t>
            </w:r>
            <w:r w:rsidR="00E14F5F">
              <w:rPr>
                <w:lang w:eastAsia="zh-CN"/>
              </w:rPr>
              <w:t>, 0</w:t>
            </w:r>
            <w:r w:rsidR="00E14F5F" w:rsidRPr="12FFB9EA">
              <w:rPr>
                <w:lang w:eastAsia="zh-CN"/>
              </w:rPr>
              <w:t>°</w:t>
            </w:r>
            <w:r w:rsidR="00E14F5F">
              <w:rPr>
                <w:lang w:eastAsia="zh-CN"/>
              </w:rPr>
              <w:t>, 30</w:t>
            </w:r>
            <w:r w:rsidR="00E14F5F" w:rsidRPr="12FFB9EA">
              <w:rPr>
                <w:lang w:eastAsia="zh-CN"/>
              </w:rPr>
              <w:t>°</w:t>
            </w:r>
            <w:r w:rsidR="00E14F5F">
              <w:rPr>
                <w:lang w:eastAsia="zh-CN"/>
              </w:rPr>
              <w:t>, 60</w:t>
            </w:r>
            <w:r w:rsidR="00E14F5F" w:rsidRPr="12FFB9EA">
              <w:rPr>
                <w:lang w:eastAsia="zh-CN"/>
              </w:rPr>
              <w:t>°</w:t>
            </w:r>
          </w:p>
          <w:p w14:paraId="1F573F23" w14:textId="0CA79678" w:rsidR="12FFB9EA" w:rsidRDefault="12FFB9EA" w:rsidP="12FFB9EA">
            <w:pPr>
              <w:rPr>
                <w:lang w:eastAsia="zh-CN"/>
              </w:rPr>
            </w:pPr>
          </w:p>
          <w:p w14:paraId="65E53858" w14:textId="268E5982" w:rsidR="12FFB9EA" w:rsidRDefault="12FFB9EA" w:rsidP="12FFB9EA"/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07C1A9" w14:textId="00AAD153" w:rsidR="12FFB9EA" w:rsidRDefault="12FFB9EA" w:rsidP="12FFB9EA">
            <w:pPr>
              <w:rPr>
                <w:lang w:eastAsia="zh-CN"/>
              </w:rPr>
            </w:pPr>
          </w:p>
          <w:p w14:paraId="06EBA702" w14:textId="0CA79678" w:rsidR="12FFB9EA" w:rsidRDefault="12FFB9EA" w:rsidP="12FFB9EA">
            <w:pPr>
              <w:rPr>
                <w:lang w:eastAsia="zh-CN"/>
              </w:rPr>
            </w:pPr>
          </w:p>
          <w:p w14:paraId="77B41454" w14:textId="268E5982" w:rsidR="12FFB9EA" w:rsidRDefault="12FFB9EA" w:rsidP="12FFB9EA"/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58D3EE" w14:textId="7DFDE5F9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2C6A1BFC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42708B" w14:textId="417F4F37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Simple rate</w:t>
            </w:r>
          </w:p>
          <w:p w14:paraId="57AA56C1" w14:textId="495B34CB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ACBA41" w14:textId="6F7B25BA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48000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8AC478" w14:textId="12663E2C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8FD98F" w14:textId="427ABFAC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49D00DBC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B4E430" w14:textId="3CD7975F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Duration</w:t>
            </w:r>
          </w:p>
          <w:p w14:paraId="43CB7BDB" w14:textId="1AD4D932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54A6E6" w14:textId="4A09F59C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15.9sec</w:t>
            </w:r>
            <w:r w:rsidR="00E14F5F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 every file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4B801F" w14:textId="6945CB87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C5B40B" w14:textId="4A7D8F1B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5A733BC9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8F4FBA9" w14:textId="2383190B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Bit depth</w:t>
            </w:r>
          </w:p>
          <w:p w14:paraId="0C71F683" w14:textId="1FDA1896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3FBE14" w14:textId="64513463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16bit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ADC6BD" w14:textId="5F0E27F8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43CE9B" w14:textId="11E6DA2C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01A881E2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278412" w14:textId="43F82CA7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Audio format</w:t>
            </w:r>
          </w:p>
          <w:p w14:paraId="4DB5097F" w14:textId="717C841A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8ED0C4" w14:textId="565049D8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WAV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06E97B" w14:textId="3F72FAAB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40F6E9" w14:textId="5AD08D7F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221F6CF4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3840A8" w14:textId="758CF710" w:rsidR="12FFB9EA" w:rsidRDefault="12FFB9EA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Number of channels</w:t>
            </w:r>
          </w:p>
          <w:p w14:paraId="3C25E72F" w14:textId="5C8DF521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C5C3E5" w14:textId="223E7B44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FE9ADC" w14:textId="2D87BF21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DE433C" w14:textId="155A4DA3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  <w:tr w:rsidR="12FFB9EA" w14:paraId="2572E30E" w14:textId="77777777" w:rsidTr="12FFB9EA">
        <w:trPr>
          <w:trHeight w:val="285"/>
        </w:trPr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293135" w14:textId="41F8E3DE" w:rsidR="12FFB9EA" w:rsidRDefault="20A04DC0" w:rsidP="12FFB9EA">
            <w:pPr>
              <w:spacing w:after="0"/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20A04DC0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License</w:t>
            </w:r>
          </w:p>
          <w:p w14:paraId="0A8C0A9C" w14:textId="0932E5A8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4C0EEF" w14:textId="71AE0DBA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It is only used for </w:t>
            </w:r>
            <w:proofErr w:type="spellStart"/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>DaCAS</w:t>
            </w:r>
            <w:proofErr w:type="spellEnd"/>
            <w:r w:rsidR="004C48BA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 </w:t>
            </w: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 </w:t>
            </w:r>
            <w:r w:rsidR="004C48BA" w:rsidRPr="12FFB9EA">
              <w:rPr>
                <w:rFonts w:eastAsia="Times New Roman"/>
                <w:color w:val="000000" w:themeColor="text1"/>
                <w:sz w:val="21"/>
                <w:szCs w:val="21"/>
              </w:rPr>
              <w:t>standardization</w:t>
            </w:r>
            <w:r w:rsidRPr="12FFB9EA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 work</w:t>
            </w: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7618EF" w14:textId="0F363479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3AF40C" w14:textId="0DCEBB3B" w:rsidR="12FFB9EA" w:rsidRDefault="12FFB9EA" w:rsidP="12FFB9EA">
            <w:pPr>
              <w:rPr>
                <w:rFonts w:eastAsia="Times New Roman"/>
                <w:color w:val="000000" w:themeColor="text1"/>
                <w:sz w:val="21"/>
                <w:szCs w:val="21"/>
              </w:rPr>
            </w:pPr>
          </w:p>
        </w:tc>
      </w:tr>
    </w:tbl>
    <w:p w14:paraId="384B0D7C" w14:textId="6B6C1CBF" w:rsidR="002D7A60" w:rsidRPr="002D7A60" w:rsidRDefault="002D7A60" w:rsidP="54FE4D76"/>
    <w:p w14:paraId="39FCD048" w14:textId="71CE8F4E" w:rsidR="12FFB9EA" w:rsidRDefault="12FFB9EA"/>
    <w:p w14:paraId="2A76E144" w14:textId="03AC0B8E" w:rsidR="12FFB9EA" w:rsidRDefault="12FFB9EA"/>
    <w:p w14:paraId="3ED52012" w14:textId="77777777" w:rsidR="001502FE" w:rsidRDefault="001502FE" w:rsidP="00BE1043">
      <w:pPr>
        <w:rPr>
          <w:lang w:eastAsia="zh-CN"/>
        </w:rPr>
      </w:pPr>
    </w:p>
    <w:p w14:paraId="26FA13FC" w14:textId="77777777" w:rsidR="00F13D06" w:rsidRDefault="00F13D06" w:rsidP="00BE1043">
      <w:pPr>
        <w:rPr>
          <w:lang w:eastAsia="zh-CN"/>
        </w:rPr>
      </w:pPr>
    </w:p>
    <w:p w14:paraId="663895A8" w14:textId="55B10781" w:rsidR="006E4D2E" w:rsidRPr="00EA0A3B" w:rsidRDefault="00EA0A3B" w:rsidP="00BE1043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3667EA8" w14:textId="5E917D27" w:rsidR="00DF0A40" w:rsidRDefault="12FFB9EA" w:rsidP="00DF0A40">
      <w:pPr>
        <w:pStyle w:val="Heading1"/>
        <w:rPr>
          <w:lang w:eastAsia="zh-CN"/>
        </w:rPr>
      </w:pPr>
      <w:r w:rsidRPr="12FFB9EA">
        <w:rPr>
          <w:lang w:eastAsia="zh-CN"/>
        </w:rPr>
        <w:lastRenderedPageBreak/>
        <w:t>Conclusion</w:t>
      </w:r>
    </w:p>
    <w:p w14:paraId="4D628C6E" w14:textId="34A32302" w:rsidR="12FFB9EA" w:rsidRDefault="12FFB9EA" w:rsidP="12FFB9EA">
      <w:pPr>
        <w:keepNext/>
        <w:tabs>
          <w:tab w:val="left" w:pos="2127"/>
        </w:tabs>
        <w:outlineLvl w:val="1"/>
        <w:rPr>
          <w:lang w:eastAsia="zh-CN"/>
        </w:rPr>
      </w:pPr>
      <w:r w:rsidRPr="12FFB9EA">
        <w:rPr>
          <w:lang w:eastAsia="zh-CN"/>
        </w:rPr>
        <w:t>Templates for potential target devices and database are proposed, they are for discussion and agreement</w:t>
      </w:r>
    </w:p>
    <w:p w14:paraId="094E62A5" w14:textId="3115DAFD" w:rsidR="006F367A" w:rsidRDefault="12FFB9EA" w:rsidP="00CA5651">
      <w:pPr>
        <w:keepNext/>
        <w:tabs>
          <w:tab w:val="left" w:pos="2127"/>
        </w:tabs>
        <w:outlineLvl w:val="1"/>
        <w:rPr>
          <w:lang w:eastAsia="zh-CN"/>
        </w:rPr>
      </w:pPr>
      <w:r w:rsidRPr="12FFB9EA">
        <w:rPr>
          <w:lang w:eastAsia="zh-CN"/>
        </w:rPr>
        <w:t>A potential target device and corresponding database are proposed for discussion. Additional data may be included based on further discussion.</w:t>
      </w:r>
    </w:p>
    <w:p w14:paraId="2904270F" w14:textId="168F0F65" w:rsidR="00CA5651" w:rsidRDefault="53DE3D1D" w:rsidP="53DE3D1D">
      <w:pPr>
        <w:pStyle w:val="Heading1"/>
        <w:numPr>
          <w:ilvl w:val="0"/>
          <w:numId w:val="0"/>
        </w:numPr>
        <w:spacing w:line="259" w:lineRule="auto"/>
        <w:ind w:left="432" w:hanging="432"/>
        <w:rPr>
          <w:lang w:val="en-US" w:eastAsia="zh-CN"/>
        </w:rPr>
      </w:pPr>
      <w:r w:rsidRPr="53DE3D1D">
        <w:rPr>
          <w:lang w:val="en-US" w:eastAsia="zh-CN"/>
        </w:rPr>
        <w:t>References</w:t>
      </w:r>
    </w:p>
    <w:p w14:paraId="6C97F1AD" w14:textId="4D3BF5FB" w:rsidR="12FFB9EA" w:rsidRDefault="53DE3D1D" w:rsidP="53DE3D1D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53DE3D1D">
        <w:rPr>
          <w:rFonts w:ascii="Arial" w:eastAsia="Arial" w:hAnsi="Arial" w:cs="Arial"/>
          <w:sz w:val="22"/>
          <w:szCs w:val="22"/>
          <w:lang w:val="en-US"/>
        </w:rPr>
        <w:t xml:space="preserve">[1] SP-241962: WID on Diverse audio Capturing System for UEs </w:t>
      </w:r>
    </w:p>
    <w:p w14:paraId="5407DB5B" w14:textId="62B575C6" w:rsidR="12FFB9EA" w:rsidRDefault="53DE3D1D" w:rsidP="53DE3D1D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53DE3D1D">
        <w:rPr>
          <w:rFonts w:ascii="Arial" w:eastAsia="Arial" w:hAnsi="Arial" w:cs="Arial"/>
          <w:sz w:val="22"/>
          <w:szCs w:val="22"/>
          <w:lang w:val="en-US"/>
        </w:rPr>
        <w:t>[2] TS 26.933: Technical Report on Diverse Audio Capturing system</w:t>
      </w:r>
    </w:p>
    <w:p w14:paraId="46C2CBBF" w14:textId="592A2854" w:rsidR="12FFB9EA" w:rsidRDefault="53DE3D1D" w:rsidP="53DE3D1D">
      <w:pPr>
        <w:tabs>
          <w:tab w:val="left" w:pos="2127"/>
        </w:tabs>
        <w:spacing w:after="40" w:line="259" w:lineRule="auto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53DE3D1D">
        <w:rPr>
          <w:rFonts w:ascii="Arial" w:eastAsia="Arial" w:hAnsi="Arial" w:cs="Arial"/>
          <w:sz w:val="22"/>
          <w:szCs w:val="22"/>
          <w:lang w:val="en-US"/>
        </w:rPr>
        <w:t>[3] S4aR220043 Applications of Microphone Description</w:t>
      </w:r>
    </w:p>
    <w:p w14:paraId="7812F160" w14:textId="78FD5311" w:rsidR="53DE3D1D" w:rsidRDefault="53DE3D1D" w:rsidP="53DE3D1D">
      <w:pPr>
        <w:tabs>
          <w:tab w:val="left" w:pos="2127"/>
        </w:tabs>
        <w:spacing w:after="60"/>
        <w:ind w:left="2" w:hanging="2"/>
        <w:outlineLvl w:val="1"/>
        <w:rPr>
          <w:lang w:val="en-US" w:eastAsia="zh-CN"/>
        </w:rPr>
      </w:pPr>
    </w:p>
    <w:p w14:paraId="7C2CFC90" w14:textId="3A7BDA36" w:rsidR="12FFB9EA" w:rsidRDefault="12FFB9EA" w:rsidP="12FFB9EA">
      <w:pPr>
        <w:keepNext/>
        <w:tabs>
          <w:tab w:val="left" w:pos="2127"/>
        </w:tabs>
        <w:outlineLvl w:val="1"/>
        <w:rPr>
          <w:b/>
          <w:bCs/>
          <w:sz w:val="24"/>
          <w:szCs w:val="24"/>
          <w:lang w:val="en-US"/>
        </w:rPr>
      </w:pP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0"/>
      <w:foot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172A" w14:textId="77777777" w:rsidR="00B9505E" w:rsidRDefault="00B9505E" w:rsidP="00560A01">
      <w:pPr>
        <w:spacing w:after="0"/>
      </w:pPr>
      <w:r>
        <w:separator/>
      </w:r>
    </w:p>
  </w:endnote>
  <w:endnote w:type="continuationSeparator" w:id="0">
    <w:p w14:paraId="77A51F6C" w14:textId="77777777" w:rsidR="00B9505E" w:rsidRDefault="00B9505E" w:rsidP="00560A01">
      <w:pPr>
        <w:spacing w:after="0"/>
      </w:pPr>
      <w:r>
        <w:continuationSeparator/>
      </w:r>
    </w:p>
  </w:endnote>
  <w:endnote w:type="continuationNotice" w:id="1">
    <w:p w14:paraId="44005B70" w14:textId="77777777" w:rsidR="00B9505E" w:rsidRDefault="00B95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-u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4FE4D76" w14:paraId="48594C5A" w14:textId="77777777" w:rsidTr="54FE4D76">
      <w:trPr>
        <w:trHeight w:val="300"/>
      </w:trPr>
      <w:tc>
        <w:tcPr>
          <w:tcW w:w="3210" w:type="dxa"/>
        </w:tcPr>
        <w:p w14:paraId="7763C85D" w14:textId="25990E35" w:rsidR="54FE4D76" w:rsidRDefault="54FE4D76" w:rsidP="54FE4D76">
          <w:pPr>
            <w:pStyle w:val="Header"/>
            <w:ind w:left="-115"/>
          </w:pPr>
        </w:p>
      </w:tc>
      <w:tc>
        <w:tcPr>
          <w:tcW w:w="3210" w:type="dxa"/>
        </w:tcPr>
        <w:p w14:paraId="41E93C5E" w14:textId="5198D0B6" w:rsidR="54FE4D76" w:rsidRDefault="54FE4D76" w:rsidP="54FE4D76">
          <w:pPr>
            <w:pStyle w:val="Header"/>
            <w:jc w:val="center"/>
          </w:pPr>
        </w:p>
      </w:tc>
      <w:tc>
        <w:tcPr>
          <w:tcW w:w="3210" w:type="dxa"/>
        </w:tcPr>
        <w:p w14:paraId="3B3357BC" w14:textId="02C7FD1E" w:rsidR="54FE4D76" w:rsidRDefault="54FE4D76" w:rsidP="54FE4D76">
          <w:pPr>
            <w:pStyle w:val="Header"/>
            <w:ind w:right="-115"/>
            <w:jc w:val="right"/>
          </w:pPr>
        </w:p>
      </w:tc>
    </w:tr>
  </w:tbl>
  <w:p w14:paraId="01E34663" w14:textId="2B532E32" w:rsidR="54FE4D76" w:rsidRDefault="54FE4D76" w:rsidP="54FE4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5DA5" w14:textId="77777777" w:rsidR="00B9505E" w:rsidRDefault="00B9505E" w:rsidP="00560A01">
      <w:pPr>
        <w:spacing w:after="0"/>
      </w:pPr>
      <w:r>
        <w:separator/>
      </w:r>
    </w:p>
  </w:footnote>
  <w:footnote w:type="continuationSeparator" w:id="0">
    <w:p w14:paraId="5FD63230" w14:textId="77777777" w:rsidR="00B9505E" w:rsidRDefault="00B9505E" w:rsidP="00560A01">
      <w:pPr>
        <w:spacing w:after="0"/>
      </w:pPr>
      <w:r>
        <w:continuationSeparator/>
      </w:r>
    </w:p>
  </w:footnote>
  <w:footnote w:type="continuationNotice" w:id="1">
    <w:p w14:paraId="1E4351FF" w14:textId="77777777" w:rsidR="00B9505E" w:rsidRDefault="00B95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04A3" w14:textId="4034D40E" w:rsidR="00175A0F" w:rsidRPr="00175A0F" w:rsidRDefault="00175A0F" w:rsidP="00175A0F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eastAsia="en-US"/>
      </w:rPr>
    </w:pPr>
    <w:r w:rsidRPr="00175A0F">
      <w:rPr>
        <w:rFonts w:ascii="Arial" w:eastAsia="宋体" w:hAnsi="Arial" w:cs="Arial"/>
        <w:sz w:val="22"/>
        <w:lang w:val="en-US" w:eastAsia="en-US"/>
      </w:rPr>
      <w:t>3GPP TSG SA WG4#131</w:t>
    </w:r>
    <w:r w:rsidRPr="00175A0F">
      <w:rPr>
        <w:rFonts w:ascii="Arial" w:eastAsia="宋体" w:hAnsi="Arial" w:cs="Arial"/>
        <w:b/>
        <w:i/>
        <w:sz w:val="22"/>
        <w:lang w:eastAsia="en-US"/>
      </w:rPr>
      <w:tab/>
    </w:r>
    <w:proofErr w:type="spellStart"/>
    <w:r w:rsidRPr="00175A0F">
      <w:rPr>
        <w:rFonts w:ascii="Arial" w:eastAsia="宋体" w:hAnsi="Arial" w:cs="Arial"/>
        <w:b/>
        <w:i/>
        <w:sz w:val="28"/>
        <w:szCs w:val="28"/>
        <w:lang w:eastAsia="en-US"/>
      </w:rPr>
      <w:t>Tdoc</w:t>
    </w:r>
    <w:proofErr w:type="spellEnd"/>
    <w:r w:rsidRPr="00175A0F">
      <w:rPr>
        <w:rFonts w:ascii="Arial" w:eastAsia="宋体" w:hAnsi="Arial" w:cs="Arial"/>
        <w:b/>
        <w:i/>
        <w:sz w:val="28"/>
        <w:szCs w:val="28"/>
        <w:lang w:eastAsia="en-US"/>
      </w:rPr>
      <w:t xml:space="preserve"> S4-</w:t>
    </w:r>
    <w:r w:rsidR="00F5201B" w:rsidRPr="00F5201B">
      <w:rPr>
        <w:rFonts w:ascii="Arial" w:eastAsia="宋体" w:hAnsi="Arial" w:cs="Arial"/>
        <w:b/>
        <w:bCs/>
        <w:i/>
        <w:sz w:val="28"/>
        <w:szCs w:val="28"/>
        <w:lang w:eastAsia="en-US"/>
      </w:rPr>
      <w:t>250139</w:t>
    </w:r>
  </w:p>
  <w:p w14:paraId="0006AC99" w14:textId="7571356D" w:rsidR="00175A0F" w:rsidRPr="00175A0F" w:rsidRDefault="00175A0F" w:rsidP="00175A0F">
    <w:pPr>
      <w:widowControl w:val="0"/>
      <w:tabs>
        <w:tab w:val="right" w:pos="9360"/>
      </w:tabs>
      <w:spacing w:after="120" w:line="240" w:lineRule="atLeast"/>
      <w:rPr>
        <w:rFonts w:ascii="Arial" w:eastAsia="宋体" w:hAnsi="Arial" w:cs="Arial"/>
        <w:sz w:val="22"/>
        <w:szCs w:val="22"/>
        <w:lang w:eastAsia="zh-CN"/>
      </w:rPr>
    </w:pPr>
    <w:r w:rsidRPr="20A04DC0">
      <w:rPr>
        <w:rFonts w:ascii="Arial" w:eastAsia="宋体" w:hAnsi="Arial" w:cs="Arial"/>
        <w:sz w:val="22"/>
        <w:szCs w:val="22"/>
        <w:lang w:eastAsia="zh-CN"/>
      </w:rPr>
      <w:t>Geneva, Switzerland, 17-21 February 2025</w:t>
    </w:r>
    <w:r>
      <w:tab/>
    </w:r>
  </w:p>
  <w:p w14:paraId="75E9528F" w14:textId="77777777" w:rsidR="008C26AF" w:rsidRPr="00175A0F" w:rsidRDefault="008C26AF" w:rsidP="00175A0F">
    <w:pPr>
      <w:pStyle w:val="Header"/>
      <w:rPr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advkBA9GoGELM" int2:id="52XOnDgd">
      <int2:state int2:value="Rejected" int2:type="AugLoop_Text_Critique"/>
    </int2:textHash>
    <int2:textHash int2:hashCode="XD8TB8IgrOsEMX" int2:id="mzuyQT0P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966F5BF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BC7B15"/>
    <w:multiLevelType w:val="hybridMultilevel"/>
    <w:tmpl w:val="83526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3BB871B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6"/>
  </w:num>
  <w:num w:numId="10" w16cid:durableId="297731602">
    <w:abstractNumId w:val="8"/>
  </w:num>
  <w:num w:numId="11" w16cid:durableId="1961186467">
    <w:abstractNumId w:val="15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7"/>
  </w:num>
  <w:num w:numId="16" w16cid:durableId="1281759846">
    <w:abstractNumId w:val="9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2190598">
    <w:abstractNumId w:val="14"/>
  </w:num>
  <w:num w:numId="29" w16cid:durableId="307587986">
    <w:abstractNumId w:val="13"/>
  </w:num>
  <w:num w:numId="30" w16cid:durableId="243034019">
    <w:abstractNumId w:val="18"/>
  </w:num>
  <w:num w:numId="31" w16cid:durableId="16402580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4F41"/>
    <w:rsid w:val="00005C73"/>
    <w:rsid w:val="000110FD"/>
    <w:rsid w:val="00011540"/>
    <w:rsid w:val="00011D37"/>
    <w:rsid w:val="000137D8"/>
    <w:rsid w:val="00016A5C"/>
    <w:rsid w:val="000207F3"/>
    <w:rsid w:val="0002345D"/>
    <w:rsid w:val="0002653F"/>
    <w:rsid w:val="00026643"/>
    <w:rsid w:val="00026BB3"/>
    <w:rsid w:val="0003021D"/>
    <w:rsid w:val="00030686"/>
    <w:rsid w:val="00031488"/>
    <w:rsid w:val="00032105"/>
    <w:rsid w:val="00037683"/>
    <w:rsid w:val="00040046"/>
    <w:rsid w:val="00040AF1"/>
    <w:rsid w:val="00041DF2"/>
    <w:rsid w:val="00042CA6"/>
    <w:rsid w:val="00043524"/>
    <w:rsid w:val="0004564A"/>
    <w:rsid w:val="0004597F"/>
    <w:rsid w:val="00047200"/>
    <w:rsid w:val="0004789B"/>
    <w:rsid w:val="00053D6E"/>
    <w:rsid w:val="000552F0"/>
    <w:rsid w:val="00055775"/>
    <w:rsid w:val="00056E83"/>
    <w:rsid w:val="000648D9"/>
    <w:rsid w:val="000664D8"/>
    <w:rsid w:val="00071DA3"/>
    <w:rsid w:val="0007266E"/>
    <w:rsid w:val="00073D05"/>
    <w:rsid w:val="00074BA8"/>
    <w:rsid w:val="000752AD"/>
    <w:rsid w:val="000753D5"/>
    <w:rsid w:val="00075E13"/>
    <w:rsid w:val="00080F26"/>
    <w:rsid w:val="0008589F"/>
    <w:rsid w:val="00086480"/>
    <w:rsid w:val="0009104C"/>
    <w:rsid w:val="0009107A"/>
    <w:rsid w:val="0009248A"/>
    <w:rsid w:val="000925BC"/>
    <w:rsid w:val="00092F7C"/>
    <w:rsid w:val="00096456"/>
    <w:rsid w:val="00096DF9"/>
    <w:rsid w:val="00097A7E"/>
    <w:rsid w:val="000A0A1F"/>
    <w:rsid w:val="000A10D9"/>
    <w:rsid w:val="000A3170"/>
    <w:rsid w:val="000A4CF3"/>
    <w:rsid w:val="000A5841"/>
    <w:rsid w:val="000A710C"/>
    <w:rsid w:val="000A7B42"/>
    <w:rsid w:val="000B3CC9"/>
    <w:rsid w:val="000B4AED"/>
    <w:rsid w:val="000C027F"/>
    <w:rsid w:val="000C0464"/>
    <w:rsid w:val="000C18CF"/>
    <w:rsid w:val="000C1D2D"/>
    <w:rsid w:val="000C20EA"/>
    <w:rsid w:val="000C221B"/>
    <w:rsid w:val="000C2FE0"/>
    <w:rsid w:val="000C3216"/>
    <w:rsid w:val="000C3279"/>
    <w:rsid w:val="000C55AA"/>
    <w:rsid w:val="000C6FA3"/>
    <w:rsid w:val="000D2606"/>
    <w:rsid w:val="000D4927"/>
    <w:rsid w:val="000D4D63"/>
    <w:rsid w:val="000D5309"/>
    <w:rsid w:val="000D565B"/>
    <w:rsid w:val="000D6E3E"/>
    <w:rsid w:val="000D6FCA"/>
    <w:rsid w:val="000E3823"/>
    <w:rsid w:val="000E6504"/>
    <w:rsid w:val="000E6FB8"/>
    <w:rsid w:val="000F646A"/>
    <w:rsid w:val="000F6C2B"/>
    <w:rsid w:val="000F720C"/>
    <w:rsid w:val="000F7ECB"/>
    <w:rsid w:val="000F7F0C"/>
    <w:rsid w:val="00100DF4"/>
    <w:rsid w:val="00100EE1"/>
    <w:rsid w:val="00102201"/>
    <w:rsid w:val="00105CA7"/>
    <w:rsid w:val="00107FE6"/>
    <w:rsid w:val="0011070D"/>
    <w:rsid w:val="0011227B"/>
    <w:rsid w:val="00116842"/>
    <w:rsid w:val="0012173B"/>
    <w:rsid w:val="00124A7A"/>
    <w:rsid w:val="001253EF"/>
    <w:rsid w:val="00125B1D"/>
    <w:rsid w:val="001263E2"/>
    <w:rsid w:val="00127D02"/>
    <w:rsid w:val="0013157B"/>
    <w:rsid w:val="00132F16"/>
    <w:rsid w:val="001377A6"/>
    <w:rsid w:val="001404D5"/>
    <w:rsid w:val="00140F3C"/>
    <w:rsid w:val="001429FC"/>
    <w:rsid w:val="00144051"/>
    <w:rsid w:val="00146414"/>
    <w:rsid w:val="00150199"/>
    <w:rsid w:val="00150243"/>
    <w:rsid w:val="001502FE"/>
    <w:rsid w:val="00152080"/>
    <w:rsid w:val="00153B4E"/>
    <w:rsid w:val="00154250"/>
    <w:rsid w:val="00154A00"/>
    <w:rsid w:val="00155932"/>
    <w:rsid w:val="00157158"/>
    <w:rsid w:val="001572E4"/>
    <w:rsid w:val="001602C0"/>
    <w:rsid w:val="0016167C"/>
    <w:rsid w:val="0016219C"/>
    <w:rsid w:val="0016358E"/>
    <w:rsid w:val="0016491C"/>
    <w:rsid w:val="001655CA"/>
    <w:rsid w:val="0016574C"/>
    <w:rsid w:val="00165D17"/>
    <w:rsid w:val="00166C43"/>
    <w:rsid w:val="00167348"/>
    <w:rsid w:val="00173D94"/>
    <w:rsid w:val="00173DAA"/>
    <w:rsid w:val="00174789"/>
    <w:rsid w:val="00175235"/>
    <w:rsid w:val="00175A0F"/>
    <w:rsid w:val="00180D2A"/>
    <w:rsid w:val="0018186D"/>
    <w:rsid w:val="00182A25"/>
    <w:rsid w:val="0018355D"/>
    <w:rsid w:val="00183983"/>
    <w:rsid w:val="00186BDB"/>
    <w:rsid w:val="00187029"/>
    <w:rsid w:val="001877F1"/>
    <w:rsid w:val="001905F7"/>
    <w:rsid w:val="00190A77"/>
    <w:rsid w:val="001943C3"/>
    <w:rsid w:val="00195051"/>
    <w:rsid w:val="001A1199"/>
    <w:rsid w:val="001A1569"/>
    <w:rsid w:val="001A4D81"/>
    <w:rsid w:val="001A5F65"/>
    <w:rsid w:val="001A6B55"/>
    <w:rsid w:val="001B1021"/>
    <w:rsid w:val="001B2764"/>
    <w:rsid w:val="001B45BF"/>
    <w:rsid w:val="001B5277"/>
    <w:rsid w:val="001B59B6"/>
    <w:rsid w:val="001B6990"/>
    <w:rsid w:val="001C38C3"/>
    <w:rsid w:val="001C6129"/>
    <w:rsid w:val="001C6E2A"/>
    <w:rsid w:val="001D3BB3"/>
    <w:rsid w:val="001D4102"/>
    <w:rsid w:val="001D6492"/>
    <w:rsid w:val="001E0528"/>
    <w:rsid w:val="001E0B3C"/>
    <w:rsid w:val="001E1ED2"/>
    <w:rsid w:val="001E439B"/>
    <w:rsid w:val="001F06D9"/>
    <w:rsid w:val="001F1E47"/>
    <w:rsid w:val="001F3141"/>
    <w:rsid w:val="001F5766"/>
    <w:rsid w:val="001F5A8E"/>
    <w:rsid w:val="00201520"/>
    <w:rsid w:val="002017AE"/>
    <w:rsid w:val="00201844"/>
    <w:rsid w:val="00201D9E"/>
    <w:rsid w:val="00203B65"/>
    <w:rsid w:val="002041D7"/>
    <w:rsid w:val="00204817"/>
    <w:rsid w:val="00205792"/>
    <w:rsid w:val="0020647A"/>
    <w:rsid w:val="002066B5"/>
    <w:rsid w:val="00206D96"/>
    <w:rsid w:val="00206E1F"/>
    <w:rsid w:val="00211108"/>
    <w:rsid w:val="00211BAB"/>
    <w:rsid w:val="002122E1"/>
    <w:rsid w:val="00213A57"/>
    <w:rsid w:val="00213C8B"/>
    <w:rsid w:val="00215FFF"/>
    <w:rsid w:val="00216C6C"/>
    <w:rsid w:val="00217385"/>
    <w:rsid w:val="00217FFA"/>
    <w:rsid w:val="002207AF"/>
    <w:rsid w:val="002215EB"/>
    <w:rsid w:val="00222D66"/>
    <w:rsid w:val="00223D19"/>
    <w:rsid w:val="002304BD"/>
    <w:rsid w:val="00230A4A"/>
    <w:rsid w:val="00230A74"/>
    <w:rsid w:val="00232387"/>
    <w:rsid w:val="00236D50"/>
    <w:rsid w:val="00243850"/>
    <w:rsid w:val="00250239"/>
    <w:rsid w:val="0026425B"/>
    <w:rsid w:val="00271458"/>
    <w:rsid w:val="00272891"/>
    <w:rsid w:val="00273C7D"/>
    <w:rsid w:val="00277174"/>
    <w:rsid w:val="002807C5"/>
    <w:rsid w:val="00280E41"/>
    <w:rsid w:val="00284F3D"/>
    <w:rsid w:val="002872C0"/>
    <w:rsid w:val="00290ED0"/>
    <w:rsid w:val="00293D9E"/>
    <w:rsid w:val="00294A88"/>
    <w:rsid w:val="002A359C"/>
    <w:rsid w:val="002A3C1B"/>
    <w:rsid w:val="002A3CBC"/>
    <w:rsid w:val="002A4639"/>
    <w:rsid w:val="002A7273"/>
    <w:rsid w:val="002B09A1"/>
    <w:rsid w:val="002B2DFB"/>
    <w:rsid w:val="002B3526"/>
    <w:rsid w:val="002B41A7"/>
    <w:rsid w:val="002B5DE9"/>
    <w:rsid w:val="002C1122"/>
    <w:rsid w:val="002C15ED"/>
    <w:rsid w:val="002C1F83"/>
    <w:rsid w:val="002C1FA5"/>
    <w:rsid w:val="002C1FD8"/>
    <w:rsid w:val="002C31EC"/>
    <w:rsid w:val="002C628B"/>
    <w:rsid w:val="002C6647"/>
    <w:rsid w:val="002C6AA3"/>
    <w:rsid w:val="002D16E7"/>
    <w:rsid w:val="002D1D54"/>
    <w:rsid w:val="002D2904"/>
    <w:rsid w:val="002D2BEC"/>
    <w:rsid w:val="002D5800"/>
    <w:rsid w:val="002D7086"/>
    <w:rsid w:val="002D7A60"/>
    <w:rsid w:val="002D7E49"/>
    <w:rsid w:val="002E11BC"/>
    <w:rsid w:val="002E3094"/>
    <w:rsid w:val="002E527B"/>
    <w:rsid w:val="002F0160"/>
    <w:rsid w:val="002F5363"/>
    <w:rsid w:val="002F6E79"/>
    <w:rsid w:val="0030075B"/>
    <w:rsid w:val="00301278"/>
    <w:rsid w:val="00301B25"/>
    <w:rsid w:val="003038EF"/>
    <w:rsid w:val="00304124"/>
    <w:rsid w:val="00306DF0"/>
    <w:rsid w:val="00312F0A"/>
    <w:rsid w:val="003145B8"/>
    <w:rsid w:val="00315436"/>
    <w:rsid w:val="00316900"/>
    <w:rsid w:val="00320C63"/>
    <w:rsid w:val="00322127"/>
    <w:rsid w:val="00322E9D"/>
    <w:rsid w:val="0032363F"/>
    <w:rsid w:val="00323C05"/>
    <w:rsid w:val="00325115"/>
    <w:rsid w:val="003320EC"/>
    <w:rsid w:val="0033249C"/>
    <w:rsid w:val="00335DC7"/>
    <w:rsid w:val="00335F56"/>
    <w:rsid w:val="003361FB"/>
    <w:rsid w:val="00341D1A"/>
    <w:rsid w:val="00342448"/>
    <w:rsid w:val="00342D33"/>
    <w:rsid w:val="00343166"/>
    <w:rsid w:val="003433B1"/>
    <w:rsid w:val="00343523"/>
    <w:rsid w:val="00343BC2"/>
    <w:rsid w:val="00343DFB"/>
    <w:rsid w:val="00343F41"/>
    <w:rsid w:val="0034428A"/>
    <w:rsid w:val="00344E68"/>
    <w:rsid w:val="0034549A"/>
    <w:rsid w:val="003465CD"/>
    <w:rsid w:val="00352839"/>
    <w:rsid w:val="00354668"/>
    <w:rsid w:val="00355F5E"/>
    <w:rsid w:val="00361DCE"/>
    <w:rsid w:val="00364077"/>
    <w:rsid w:val="00365845"/>
    <w:rsid w:val="0036681D"/>
    <w:rsid w:val="00371036"/>
    <w:rsid w:val="003758DF"/>
    <w:rsid w:val="0037755C"/>
    <w:rsid w:val="003804A9"/>
    <w:rsid w:val="0038072C"/>
    <w:rsid w:val="0038176E"/>
    <w:rsid w:val="003821CA"/>
    <w:rsid w:val="00383F1E"/>
    <w:rsid w:val="003852D9"/>
    <w:rsid w:val="003869C7"/>
    <w:rsid w:val="00387169"/>
    <w:rsid w:val="00391A3B"/>
    <w:rsid w:val="00391ABE"/>
    <w:rsid w:val="0039582B"/>
    <w:rsid w:val="00396444"/>
    <w:rsid w:val="003965AD"/>
    <w:rsid w:val="003967A1"/>
    <w:rsid w:val="00396FD9"/>
    <w:rsid w:val="003A02B1"/>
    <w:rsid w:val="003A0497"/>
    <w:rsid w:val="003A25EE"/>
    <w:rsid w:val="003A2A55"/>
    <w:rsid w:val="003A30F8"/>
    <w:rsid w:val="003B0B31"/>
    <w:rsid w:val="003B1D5F"/>
    <w:rsid w:val="003B375A"/>
    <w:rsid w:val="003B3A7F"/>
    <w:rsid w:val="003B596B"/>
    <w:rsid w:val="003B69FD"/>
    <w:rsid w:val="003C2930"/>
    <w:rsid w:val="003D0584"/>
    <w:rsid w:val="003D4ECE"/>
    <w:rsid w:val="003D6A42"/>
    <w:rsid w:val="003D6BA2"/>
    <w:rsid w:val="003F1D85"/>
    <w:rsid w:val="003F3D79"/>
    <w:rsid w:val="003F63D5"/>
    <w:rsid w:val="003F69E4"/>
    <w:rsid w:val="003F7927"/>
    <w:rsid w:val="003F79B8"/>
    <w:rsid w:val="00402CD0"/>
    <w:rsid w:val="00405E92"/>
    <w:rsid w:val="00406428"/>
    <w:rsid w:val="00413FD3"/>
    <w:rsid w:val="00415AA1"/>
    <w:rsid w:val="0041645D"/>
    <w:rsid w:val="00417251"/>
    <w:rsid w:val="00417BE2"/>
    <w:rsid w:val="00417C7B"/>
    <w:rsid w:val="0042051B"/>
    <w:rsid w:val="004208C6"/>
    <w:rsid w:val="004242FE"/>
    <w:rsid w:val="0042467B"/>
    <w:rsid w:val="00424C83"/>
    <w:rsid w:val="00425167"/>
    <w:rsid w:val="004252BC"/>
    <w:rsid w:val="00425334"/>
    <w:rsid w:val="00426212"/>
    <w:rsid w:val="00426618"/>
    <w:rsid w:val="004268AA"/>
    <w:rsid w:val="00430E48"/>
    <w:rsid w:val="00431A5C"/>
    <w:rsid w:val="00431D5E"/>
    <w:rsid w:val="00433B4D"/>
    <w:rsid w:val="00434CBF"/>
    <w:rsid w:val="00436B2D"/>
    <w:rsid w:val="00436E1A"/>
    <w:rsid w:val="00436ED2"/>
    <w:rsid w:val="0044075E"/>
    <w:rsid w:val="00442E6E"/>
    <w:rsid w:val="004439E2"/>
    <w:rsid w:val="00445A41"/>
    <w:rsid w:val="00447228"/>
    <w:rsid w:val="0045055C"/>
    <w:rsid w:val="00450E10"/>
    <w:rsid w:val="00453872"/>
    <w:rsid w:val="00453F78"/>
    <w:rsid w:val="0045428D"/>
    <w:rsid w:val="00455568"/>
    <w:rsid w:val="00455F35"/>
    <w:rsid w:val="00460C08"/>
    <w:rsid w:val="00460F48"/>
    <w:rsid w:val="00462CE2"/>
    <w:rsid w:val="00465355"/>
    <w:rsid w:val="004654DF"/>
    <w:rsid w:val="00465A2F"/>
    <w:rsid w:val="004703F4"/>
    <w:rsid w:val="00471B57"/>
    <w:rsid w:val="00472683"/>
    <w:rsid w:val="00472BB0"/>
    <w:rsid w:val="00472D6B"/>
    <w:rsid w:val="00472E80"/>
    <w:rsid w:val="004751DE"/>
    <w:rsid w:val="00480850"/>
    <w:rsid w:val="0049199B"/>
    <w:rsid w:val="0049244E"/>
    <w:rsid w:val="00493435"/>
    <w:rsid w:val="00493B16"/>
    <w:rsid w:val="004A085E"/>
    <w:rsid w:val="004A1084"/>
    <w:rsid w:val="004A24D0"/>
    <w:rsid w:val="004A36A9"/>
    <w:rsid w:val="004A3EB1"/>
    <w:rsid w:val="004B07E4"/>
    <w:rsid w:val="004B0DF3"/>
    <w:rsid w:val="004B21EF"/>
    <w:rsid w:val="004B3408"/>
    <w:rsid w:val="004B3D4C"/>
    <w:rsid w:val="004B440C"/>
    <w:rsid w:val="004B5AE0"/>
    <w:rsid w:val="004B6549"/>
    <w:rsid w:val="004B6962"/>
    <w:rsid w:val="004B7BF9"/>
    <w:rsid w:val="004C1512"/>
    <w:rsid w:val="004C2509"/>
    <w:rsid w:val="004C30B1"/>
    <w:rsid w:val="004C31D6"/>
    <w:rsid w:val="004C465F"/>
    <w:rsid w:val="004C48BA"/>
    <w:rsid w:val="004C563C"/>
    <w:rsid w:val="004C6A01"/>
    <w:rsid w:val="004D09F1"/>
    <w:rsid w:val="004E2D6B"/>
    <w:rsid w:val="004E4892"/>
    <w:rsid w:val="004E7FDE"/>
    <w:rsid w:val="004F1ACE"/>
    <w:rsid w:val="004F2B6D"/>
    <w:rsid w:val="004F3EC9"/>
    <w:rsid w:val="004F6A02"/>
    <w:rsid w:val="004F6C4D"/>
    <w:rsid w:val="00501905"/>
    <w:rsid w:val="00502D80"/>
    <w:rsid w:val="00503E44"/>
    <w:rsid w:val="005042DB"/>
    <w:rsid w:val="00504557"/>
    <w:rsid w:val="00505419"/>
    <w:rsid w:val="005058BA"/>
    <w:rsid w:val="00507961"/>
    <w:rsid w:val="00507EAB"/>
    <w:rsid w:val="00511C27"/>
    <w:rsid w:val="00513E95"/>
    <w:rsid w:val="00515B98"/>
    <w:rsid w:val="00516918"/>
    <w:rsid w:val="00517BB4"/>
    <w:rsid w:val="005206D1"/>
    <w:rsid w:val="0052140B"/>
    <w:rsid w:val="005232D2"/>
    <w:rsid w:val="0052602D"/>
    <w:rsid w:val="0052641D"/>
    <w:rsid w:val="0052671F"/>
    <w:rsid w:val="0052778D"/>
    <w:rsid w:val="00530B6D"/>
    <w:rsid w:val="00531813"/>
    <w:rsid w:val="00531CEF"/>
    <w:rsid w:val="00533A79"/>
    <w:rsid w:val="0053455B"/>
    <w:rsid w:val="005346FF"/>
    <w:rsid w:val="00535B43"/>
    <w:rsid w:val="00535FE6"/>
    <w:rsid w:val="005360DB"/>
    <w:rsid w:val="005364FA"/>
    <w:rsid w:val="00536B3D"/>
    <w:rsid w:val="00536E58"/>
    <w:rsid w:val="0053779E"/>
    <w:rsid w:val="00540BC9"/>
    <w:rsid w:val="00547035"/>
    <w:rsid w:val="00555DFE"/>
    <w:rsid w:val="00560A01"/>
    <w:rsid w:val="0056122E"/>
    <w:rsid w:val="0056182B"/>
    <w:rsid w:val="00561FD7"/>
    <w:rsid w:val="0056431B"/>
    <w:rsid w:val="0056548D"/>
    <w:rsid w:val="00565DD2"/>
    <w:rsid w:val="00566227"/>
    <w:rsid w:val="00571576"/>
    <w:rsid w:val="00572908"/>
    <w:rsid w:val="00574C2B"/>
    <w:rsid w:val="0057572D"/>
    <w:rsid w:val="00577D05"/>
    <w:rsid w:val="00585044"/>
    <w:rsid w:val="00585545"/>
    <w:rsid w:val="00585E3E"/>
    <w:rsid w:val="0059619B"/>
    <w:rsid w:val="005970C5"/>
    <w:rsid w:val="005A0D4F"/>
    <w:rsid w:val="005A5747"/>
    <w:rsid w:val="005A5B6D"/>
    <w:rsid w:val="005A6D36"/>
    <w:rsid w:val="005A6D55"/>
    <w:rsid w:val="005B03AD"/>
    <w:rsid w:val="005B18E8"/>
    <w:rsid w:val="005C1B6C"/>
    <w:rsid w:val="005C251A"/>
    <w:rsid w:val="005C4F02"/>
    <w:rsid w:val="005C6070"/>
    <w:rsid w:val="005D004C"/>
    <w:rsid w:val="005D41F9"/>
    <w:rsid w:val="005D43A9"/>
    <w:rsid w:val="005D5D6A"/>
    <w:rsid w:val="005D6C3B"/>
    <w:rsid w:val="005D7B64"/>
    <w:rsid w:val="005E41D4"/>
    <w:rsid w:val="005E49AE"/>
    <w:rsid w:val="005E4E0F"/>
    <w:rsid w:val="005E52E9"/>
    <w:rsid w:val="005E5C23"/>
    <w:rsid w:val="005F2B77"/>
    <w:rsid w:val="005F2D82"/>
    <w:rsid w:val="005F3820"/>
    <w:rsid w:val="005F425C"/>
    <w:rsid w:val="005F42E1"/>
    <w:rsid w:val="005F47B5"/>
    <w:rsid w:val="005F528B"/>
    <w:rsid w:val="005F5875"/>
    <w:rsid w:val="005F7864"/>
    <w:rsid w:val="005F7F7A"/>
    <w:rsid w:val="00600EF0"/>
    <w:rsid w:val="006012A0"/>
    <w:rsid w:val="006017F5"/>
    <w:rsid w:val="006024E6"/>
    <w:rsid w:val="00603A70"/>
    <w:rsid w:val="00604BBD"/>
    <w:rsid w:val="00604FD1"/>
    <w:rsid w:val="006107CE"/>
    <w:rsid w:val="00613A9C"/>
    <w:rsid w:val="00613CC2"/>
    <w:rsid w:val="00614C88"/>
    <w:rsid w:val="00615897"/>
    <w:rsid w:val="0061774C"/>
    <w:rsid w:val="00617ACC"/>
    <w:rsid w:val="006224DF"/>
    <w:rsid w:val="006231BE"/>
    <w:rsid w:val="006271B2"/>
    <w:rsid w:val="006318EB"/>
    <w:rsid w:val="00633F10"/>
    <w:rsid w:val="00634914"/>
    <w:rsid w:val="00634E59"/>
    <w:rsid w:val="00640258"/>
    <w:rsid w:val="00641C82"/>
    <w:rsid w:val="00641F35"/>
    <w:rsid w:val="0064246D"/>
    <w:rsid w:val="00642DFE"/>
    <w:rsid w:val="00644E9D"/>
    <w:rsid w:val="0065486C"/>
    <w:rsid w:val="006552B9"/>
    <w:rsid w:val="006553C8"/>
    <w:rsid w:val="00656AED"/>
    <w:rsid w:val="006614E4"/>
    <w:rsid w:val="00661E3A"/>
    <w:rsid w:val="00662AA7"/>
    <w:rsid w:val="00663346"/>
    <w:rsid w:val="0066576E"/>
    <w:rsid w:val="006658AC"/>
    <w:rsid w:val="006669E6"/>
    <w:rsid w:val="0067018C"/>
    <w:rsid w:val="00671365"/>
    <w:rsid w:val="006715BD"/>
    <w:rsid w:val="0067298B"/>
    <w:rsid w:val="00675982"/>
    <w:rsid w:val="006775E6"/>
    <w:rsid w:val="00677B08"/>
    <w:rsid w:val="00681788"/>
    <w:rsid w:val="006818F0"/>
    <w:rsid w:val="00681F14"/>
    <w:rsid w:val="00683EA4"/>
    <w:rsid w:val="006861D0"/>
    <w:rsid w:val="0068631C"/>
    <w:rsid w:val="00692701"/>
    <w:rsid w:val="00693BCD"/>
    <w:rsid w:val="00693BF1"/>
    <w:rsid w:val="006A1266"/>
    <w:rsid w:val="006A754D"/>
    <w:rsid w:val="006A7570"/>
    <w:rsid w:val="006B1E37"/>
    <w:rsid w:val="006B3F9F"/>
    <w:rsid w:val="006B65E7"/>
    <w:rsid w:val="006C24AE"/>
    <w:rsid w:val="006C6EA8"/>
    <w:rsid w:val="006D5173"/>
    <w:rsid w:val="006D7638"/>
    <w:rsid w:val="006D7891"/>
    <w:rsid w:val="006E1361"/>
    <w:rsid w:val="006E29CE"/>
    <w:rsid w:val="006E4D2E"/>
    <w:rsid w:val="006F1E5A"/>
    <w:rsid w:val="006F223F"/>
    <w:rsid w:val="006F24D1"/>
    <w:rsid w:val="006F2CBB"/>
    <w:rsid w:val="006F367A"/>
    <w:rsid w:val="006F3705"/>
    <w:rsid w:val="006F3A65"/>
    <w:rsid w:val="006F3C78"/>
    <w:rsid w:val="0070071F"/>
    <w:rsid w:val="00700C0D"/>
    <w:rsid w:val="00702785"/>
    <w:rsid w:val="00705DFB"/>
    <w:rsid w:val="0070636C"/>
    <w:rsid w:val="0070669C"/>
    <w:rsid w:val="00707FB1"/>
    <w:rsid w:val="00710A38"/>
    <w:rsid w:val="00710AC1"/>
    <w:rsid w:val="00715FF1"/>
    <w:rsid w:val="0071606C"/>
    <w:rsid w:val="007215A2"/>
    <w:rsid w:val="00726901"/>
    <w:rsid w:val="00726B87"/>
    <w:rsid w:val="007324E7"/>
    <w:rsid w:val="00732DAD"/>
    <w:rsid w:val="007333E5"/>
    <w:rsid w:val="00733B7B"/>
    <w:rsid w:val="00734239"/>
    <w:rsid w:val="00737BFD"/>
    <w:rsid w:val="00740F93"/>
    <w:rsid w:val="00744F2E"/>
    <w:rsid w:val="00750AD2"/>
    <w:rsid w:val="00753449"/>
    <w:rsid w:val="0075373D"/>
    <w:rsid w:val="00754A52"/>
    <w:rsid w:val="00754F3C"/>
    <w:rsid w:val="0075593C"/>
    <w:rsid w:val="00755BB3"/>
    <w:rsid w:val="00760A6E"/>
    <w:rsid w:val="007613C9"/>
    <w:rsid w:val="007628C9"/>
    <w:rsid w:val="0076494F"/>
    <w:rsid w:val="007679D1"/>
    <w:rsid w:val="00771004"/>
    <w:rsid w:val="00772536"/>
    <w:rsid w:val="0078106E"/>
    <w:rsid w:val="00785513"/>
    <w:rsid w:val="0078659D"/>
    <w:rsid w:val="007878D5"/>
    <w:rsid w:val="00791E32"/>
    <w:rsid w:val="00791E80"/>
    <w:rsid w:val="007931D0"/>
    <w:rsid w:val="00793ACC"/>
    <w:rsid w:val="00793CD3"/>
    <w:rsid w:val="007946BC"/>
    <w:rsid w:val="00795130"/>
    <w:rsid w:val="00796253"/>
    <w:rsid w:val="0079645D"/>
    <w:rsid w:val="007A0C2D"/>
    <w:rsid w:val="007A0E66"/>
    <w:rsid w:val="007A1003"/>
    <w:rsid w:val="007A229A"/>
    <w:rsid w:val="007A2843"/>
    <w:rsid w:val="007A2CAC"/>
    <w:rsid w:val="007A2E4A"/>
    <w:rsid w:val="007A5380"/>
    <w:rsid w:val="007A568B"/>
    <w:rsid w:val="007A600D"/>
    <w:rsid w:val="007A72BA"/>
    <w:rsid w:val="007A74B4"/>
    <w:rsid w:val="007B0CD9"/>
    <w:rsid w:val="007B279F"/>
    <w:rsid w:val="007B6030"/>
    <w:rsid w:val="007B6F98"/>
    <w:rsid w:val="007C19F0"/>
    <w:rsid w:val="007C23CE"/>
    <w:rsid w:val="007C31CB"/>
    <w:rsid w:val="007C54D9"/>
    <w:rsid w:val="007C7F84"/>
    <w:rsid w:val="007D0BAB"/>
    <w:rsid w:val="007D1DAF"/>
    <w:rsid w:val="007D3B5B"/>
    <w:rsid w:val="007D71F8"/>
    <w:rsid w:val="007D76F0"/>
    <w:rsid w:val="007E02C0"/>
    <w:rsid w:val="007E2B45"/>
    <w:rsid w:val="007E2FE7"/>
    <w:rsid w:val="007E5750"/>
    <w:rsid w:val="007E5E41"/>
    <w:rsid w:val="007E6258"/>
    <w:rsid w:val="007E6B2A"/>
    <w:rsid w:val="007E6F57"/>
    <w:rsid w:val="007F117A"/>
    <w:rsid w:val="007F2F58"/>
    <w:rsid w:val="007F3F93"/>
    <w:rsid w:val="007F42EC"/>
    <w:rsid w:val="007F7137"/>
    <w:rsid w:val="00800978"/>
    <w:rsid w:val="0080205D"/>
    <w:rsid w:val="00802892"/>
    <w:rsid w:val="00805ABE"/>
    <w:rsid w:val="00807018"/>
    <w:rsid w:val="008075E0"/>
    <w:rsid w:val="0081094C"/>
    <w:rsid w:val="00810B7C"/>
    <w:rsid w:val="00811363"/>
    <w:rsid w:val="0081420E"/>
    <w:rsid w:val="00814250"/>
    <w:rsid w:val="008145A1"/>
    <w:rsid w:val="00816A88"/>
    <w:rsid w:val="008212AE"/>
    <w:rsid w:val="00823DAD"/>
    <w:rsid w:val="00824DF3"/>
    <w:rsid w:val="0082691F"/>
    <w:rsid w:val="00831441"/>
    <w:rsid w:val="00832B60"/>
    <w:rsid w:val="0083569D"/>
    <w:rsid w:val="008403B4"/>
    <w:rsid w:val="00842D7F"/>
    <w:rsid w:val="0084345A"/>
    <w:rsid w:val="00844022"/>
    <w:rsid w:val="0084779C"/>
    <w:rsid w:val="0085104E"/>
    <w:rsid w:val="00854F83"/>
    <w:rsid w:val="0085583E"/>
    <w:rsid w:val="00857BCB"/>
    <w:rsid w:val="00867A24"/>
    <w:rsid w:val="008716FE"/>
    <w:rsid w:val="00871DFE"/>
    <w:rsid w:val="00871EAA"/>
    <w:rsid w:val="0087509B"/>
    <w:rsid w:val="00877C40"/>
    <w:rsid w:val="00880887"/>
    <w:rsid w:val="00881C1C"/>
    <w:rsid w:val="00886A0B"/>
    <w:rsid w:val="00891198"/>
    <w:rsid w:val="008919BD"/>
    <w:rsid w:val="00895148"/>
    <w:rsid w:val="00895CC2"/>
    <w:rsid w:val="00897078"/>
    <w:rsid w:val="00897403"/>
    <w:rsid w:val="008A210F"/>
    <w:rsid w:val="008A22F6"/>
    <w:rsid w:val="008A3507"/>
    <w:rsid w:val="008A4DC6"/>
    <w:rsid w:val="008A7899"/>
    <w:rsid w:val="008B190A"/>
    <w:rsid w:val="008B3276"/>
    <w:rsid w:val="008B7304"/>
    <w:rsid w:val="008C143D"/>
    <w:rsid w:val="008C26AF"/>
    <w:rsid w:val="008C3DAE"/>
    <w:rsid w:val="008C4107"/>
    <w:rsid w:val="008C49C9"/>
    <w:rsid w:val="008D2798"/>
    <w:rsid w:val="008D311D"/>
    <w:rsid w:val="008D3421"/>
    <w:rsid w:val="008D4DF6"/>
    <w:rsid w:val="008D7CA3"/>
    <w:rsid w:val="008E2ABA"/>
    <w:rsid w:val="008E3260"/>
    <w:rsid w:val="008E43F7"/>
    <w:rsid w:val="008F244F"/>
    <w:rsid w:val="008F456D"/>
    <w:rsid w:val="008F7015"/>
    <w:rsid w:val="00900F06"/>
    <w:rsid w:val="00904FFC"/>
    <w:rsid w:val="00905928"/>
    <w:rsid w:val="00905C24"/>
    <w:rsid w:val="0090641E"/>
    <w:rsid w:val="00907034"/>
    <w:rsid w:val="00907298"/>
    <w:rsid w:val="0091201E"/>
    <w:rsid w:val="009124C4"/>
    <w:rsid w:val="009138D1"/>
    <w:rsid w:val="00913B0C"/>
    <w:rsid w:val="009145C9"/>
    <w:rsid w:val="0091715E"/>
    <w:rsid w:val="00917FF8"/>
    <w:rsid w:val="00922AB3"/>
    <w:rsid w:val="00925AA0"/>
    <w:rsid w:val="00925F98"/>
    <w:rsid w:val="009271F4"/>
    <w:rsid w:val="009340DB"/>
    <w:rsid w:val="0094010F"/>
    <w:rsid w:val="00940995"/>
    <w:rsid w:val="00940E0B"/>
    <w:rsid w:val="0094173C"/>
    <w:rsid w:val="00943FE6"/>
    <w:rsid w:val="00945D4C"/>
    <w:rsid w:val="0095054E"/>
    <w:rsid w:val="00950984"/>
    <w:rsid w:val="0095099F"/>
    <w:rsid w:val="00951CD1"/>
    <w:rsid w:val="0095333F"/>
    <w:rsid w:val="00955062"/>
    <w:rsid w:val="00957666"/>
    <w:rsid w:val="00961494"/>
    <w:rsid w:val="00961EC0"/>
    <w:rsid w:val="009630C3"/>
    <w:rsid w:val="0096563F"/>
    <w:rsid w:val="00970BFB"/>
    <w:rsid w:val="00971D8E"/>
    <w:rsid w:val="00975CA0"/>
    <w:rsid w:val="0097730B"/>
    <w:rsid w:val="00981975"/>
    <w:rsid w:val="00981D68"/>
    <w:rsid w:val="00982B73"/>
    <w:rsid w:val="009833FA"/>
    <w:rsid w:val="0099250E"/>
    <w:rsid w:val="00992996"/>
    <w:rsid w:val="00993539"/>
    <w:rsid w:val="0099508D"/>
    <w:rsid w:val="009962B4"/>
    <w:rsid w:val="00996B10"/>
    <w:rsid w:val="00996F63"/>
    <w:rsid w:val="009A17F2"/>
    <w:rsid w:val="009A1D4D"/>
    <w:rsid w:val="009A6220"/>
    <w:rsid w:val="009A6C0A"/>
    <w:rsid w:val="009A6FA3"/>
    <w:rsid w:val="009B09A8"/>
    <w:rsid w:val="009B238A"/>
    <w:rsid w:val="009B33C8"/>
    <w:rsid w:val="009B43DB"/>
    <w:rsid w:val="009B7ABB"/>
    <w:rsid w:val="009C1607"/>
    <w:rsid w:val="009C3EA5"/>
    <w:rsid w:val="009C4771"/>
    <w:rsid w:val="009C516D"/>
    <w:rsid w:val="009C52BE"/>
    <w:rsid w:val="009C5507"/>
    <w:rsid w:val="009C5F8D"/>
    <w:rsid w:val="009D6055"/>
    <w:rsid w:val="009D6425"/>
    <w:rsid w:val="009E20E2"/>
    <w:rsid w:val="009E2DE8"/>
    <w:rsid w:val="009E3154"/>
    <w:rsid w:val="009E566D"/>
    <w:rsid w:val="009E6458"/>
    <w:rsid w:val="009F0299"/>
    <w:rsid w:val="009F2F1C"/>
    <w:rsid w:val="009F3BE1"/>
    <w:rsid w:val="009F4072"/>
    <w:rsid w:val="009F4181"/>
    <w:rsid w:val="00A017D9"/>
    <w:rsid w:val="00A04098"/>
    <w:rsid w:val="00A056A3"/>
    <w:rsid w:val="00A075C7"/>
    <w:rsid w:val="00A11524"/>
    <w:rsid w:val="00A14D02"/>
    <w:rsid w:val="00A22029"/>
    <w:rsid w:val="00A232F0"/>
    <w:rsid w:val="00A300F8"/>
    <w:rsid w:val="00A31168"/>
    <w:rsid w:val="00A31F60"/>
    <w:rsid w:val="00A33247"/>
    <w:rsid w:val="00A334FC"/>
    <w:rsid w:val="00A33EF6"/>
    <w:rsid w:val="00A41644"/>
    <w:rsid w:val="00A448C1"/>
    <w:rsid w:val="00A47BFE"/>
    <w:rsid w:val="00A526E8"/>
    <w:rsid w:val="00A548A2"/>
    <w:rsid w:val="00A55265"/>
    <w:rsid w:val="00A5652A"/>
    <w:rsid w:val="00A56DFD"/>
    <w:rsid w:val="00A60356"/>
    <w:rsid w:val="00A61E0F"/>
    <w:rsid w:val="00A63B8F"/>
    <w:rsid w:val="00A66199"/>
    <w:rsid w:val="00A67516"/>
    <w:rsid w:val="00A74296"/>
    <w:rsid w:val="00A757E7"/>
    <w:rsid w:val="00A776EC"/>
    <w:rsid w:val="00A8053E"/>
    <w:rsid w:val="00A80B31"/>
    <w:rsid w:val="00A82EF5"/>
    <w:rsid w:val="00A85A46"/>
    <w:rsid w:val="00A87BB3"/>
    <w:rsid w:val="00A903BB"/>
    <w:rsid w:val="00A91C31"/>
    <w:rsid w:val="00A9241B"/>
    <w:rsid w:val="00A95489"/>
    <w:rsid w:val="00AA173D"/>
    <w:rsid w:val="00AA184E"/>
    <w:rsid w:val="00AB14BC"/>
    <w:rsid w:val="00AB601C"/>
    <w:rsid w:val="00AC0185"/>
    <w:rsid w:val="00AC330D"/>
    <w:rsid w:val="00AC37E2"/>
    <w:rsid w:val="00AC3A63"/>
    <w:rsid w:val="00AC51D1"/>
    <w:rsid w:val="00AC75CD"/>
    <w:rsid w:val="00AC7EE5"/>
    <w:rsid w:val="00AC7FAF"/>
    <w:rsid w:val="00AD0ABA"/>
    <w:rsid w:val="00AD17AE"/>
    <w:rsid w:val="00AD2EA5"/>
    <w:rsid w:val="00AD3E64"/>
    <w:rsid w:val="00AD454D"/>
    <w:rsid w:val="00AD617E"/>
    <w:rsid w:val="00AD7D42"/>
    <w:rsid w:val="00AE03BD"/>
    <w:rsid w:val="00AE11EF"/>
    <w:rsid w:val="00AE28B3"/>
    <w:rsid w:val="00AE3260"/>
    <w:rsid w:val="00AE489E"/>
    <w:rsid w:val="00AE4980"/>
    <w:rsid w:val="00AE747C"/>
    <w:rsid w:val="00AE7DF2"/>
    <w:rsid w:val="00AF28BF"/>
    <w:rsid w:val="00AF2958"/>
    <w:rsid w:val="00AF3C6C"/>
    <w:rsid w:val="00B039BE"/>
    <w:rsid w:val="00B11AAB"/>
    <w:rsid w:val="00B129D5"/>
    <w:rsid w:val="00B173FC"/>
    <w:rsid w:val="00B203AB"/>
    <w:rsid w:val="00B2605D"/>
    <w:rsid w:val="00B26403"/>
    <w:rsid w:val="00B30653"/>
    <w:rsid w:val="00B30BF5"/>
    <w:rsid w:val="00B33B52"/>
    <w:rsid w:val="00B355CA"/>
    <w:rsid w:val="00B36A11"/>
    <w:rsid w:val="00B378E3"/>
    <w:rsid w:val="00B405A8"/>
    <w:rsid w:val="00B40BBD"/>
    <w:rsid w:val="00B41A9A"/>
    <w:rsid w:val="00B41E4B"/>
    <w:rsid w:val="00B44FCA"/>
    <w:rsid w:val="00B454E2"/>
    <w:rsid w:val="00B4558A"/>
    <w:rsid w:val="00B46BDB"/>
    <w:rsid w:val="00B50761"/>
    <w:rsid w:val="00B6079F"/>
    <w:rsid w:val="00B62F13"/>
    <w:rsid w:val="00B63B19"/>
    <w:rsid w:val="00B67BE4"/>
    <w:rsid w:val="00B72B21"/>
    <w:rsid w:val="00B74A5A"/>
    <w:rsid w:val="00B75C07"/>
    <w:rsid w:val="00B80890"/>
    <w:rsid w:val="00B8189E"/>
    <w:rsid w:val="00B84321"/>
    <w:rsid w:val="00B86026"/>
    <w:rsid w:val="00B877C8"/>
    <w:rsid w:val="00B90663"/>
    <w:rsid w:val="00B90A92"/>
    <w:rsid w:val="00B926AA"/>
    <w:rsid w:val="00B9329A"/>
    <w:rsid w:val="00B9505E"/>
    <w:rsid w:val="00B96012"/>
    <w:rsid w:val="00B962E4"/>
    <w:rsid w:val="00BA007E"/>
    <w:rsid w:val="00BA1418"/>
    <w:rsid w:val="00BA3724"/>
    <w:rsid w:val="00BA5A75"/>
    <w:rsid w:val="00BA7A49"/>
    <w:rsid w:val="00BB0057"/>
    <w:rsid w:val="00BB0216"/>
    <w:rsid w:val="00BB1C76"/>
    <w:rsid w:val="00BB1D41"/>
    <w:rsid w:val="00BB6108"/>
    <w:rsid w:val="00BB77F2"/>
    <w:rsid w:val="00BC1BB1"/>
    <w:rsid w:val="00BC2196"/>
    <w:rsid w:val="00BC4AB8"/>
    <w:rsid w:val="00BC4F6B"/>
    <w:rsid w:val="00BC58F7"/>
    <w:rsid w:val="00BD053B"/>
    <w:rsid w:val="00BD3325"/>
    <w:rsid w:val="00BE1043"/>
    <w:rsid w:val="00BE110F"/>
    <w:rsid w:val="00BE419E"/>
    <w:rsid w:val="00BE6CB2"/>
    <w:rsid w:val="00BE75DF"/>
    <w:rsid w:val="00BE7A03"/>
    <w:rsid w:val="00BF26D5"/>
    <w:rsid w:val="00BF621F"/>
    <w:rsid w:val="00BF6230"/>
    <w:rsid w:val="00BF6F7A"/>
    <w:rsid w:val="00C01EDC"/>
    <w:rsid w:val="00C021C2"/>
    <w:rsid w:val="00C02530"/>
    <w:rsid w:val="00C02787"/>
    <w:rsid w:val="00C0410F"/>
    <w:rsid w:val="00C04E86"/>
    <w:rsid w:val="00C07268"/>
    <w:rsid w:val="00C07446"/>
    <w:rsid w:val="00C0753F"/>
    <w:rsid w:val="00C07BE5"/>
    <w:rsid w:val="00C10C9B"/>
    <w:rsid w:val="00C12F72"/>
    <w:rsid w:val="00C12F77"/>
    <w:rsid w:val="00C1316C"/>
    <w:rsid w:val="00C1627F"/>
    <w:rsid w:val="00C16D0F"/>
    <w:rsid w:val="00C23C39"/>
    <w:rsid w:val="00C251C9"/>
    <w:rsid w:val="00C25601"/>
    <w:rsid w:val="00C25664"/>
    <w:rsid w:val="00C25CD4"/>
    <w:rsid w:val="00C269B0"/>
    <w:rsid w:val="00C26CBB"/>
    <w:rsid w:val="00C31584"/>
    <w:rsid w:val="00C31B41"/>
    <w:rsid w:val="00C32576"/>
    <w:rsid w:val="00C338C8"/>
    <w:rsid w:val="00C34F1B"/>
    <w:rsid w:val="00C37C4F"/>
    <w:rsid w:val="00C403CC"/>
    <w:rsid w:val="00C40C08"/>
    <w:rsid w:val="00C43125"/>
    <w:rsid w:val="00C43364"/>
    <w:rsid w:val="00C5006C"/>
    <w:rsid w:val="00C50DB3"/>
    <w:rsid w:val="00C52813"/>
    <w:rsid w:val="00C56692"/>
    <w:rsid w:val="00C56E0A"/>
    <w:rsid w:val="00C57776"/>
    <w:rsid w:val="00C57CC4"/>
    <w:rsid w:val="00C60DDD"/>
    <w:rsid w:val="00C616E2"/>
    <w:rsid w:val="00C621B8"/>
    <w:rsid w:val="00C622CF"/>
    <w:rsid w:val="00C63878"/>
    <w:rsid w:val="00C63EF3"/>
    <w:rsid w:val="00C65D7E"/>
    <w:rsid w:val="00C66A3C"/>
    <w:rsid w:val="00C66CAC"/>
    <w:rsid w:val="00C670AE"/>
    <w:rsid w:val="00C6718B"/>
    <w:rsid w:val="00C67E21"/>
    <w:rsid w:val="00C7009A"/>
    <w:rsid w:val="00C70D89"/>
    <w:rsid w:val="00C70EF0"/>
    <w:rsid w:val="00C742BB"/>
    <w:rsid w:val="00C756DA"/>
    <w:rsid w:val="00C76731"/>
    <w:rsid w:val="00C77AC1"/>
    <w:rsid w:val="00C77AD6"/>
    <w:rsid w:val="00C80482"/>
    <w:rsid w:val="00C8067A"/>
    <w:rsid w:val="00C81470"/>
    <w:rsid w:val="00C815D5"/>
    <w:rsid w:val="00C826AF"/>
    <w:rsid w:val="00C82BD2"/>
    <w:rsid w:val="00C82D98"/>
    <w:rsid w:val="00C830E3"/>
    <w:rsid w:val="00C839C3"/>
    <w:rsid w:val="00C85360"/>
    <w:rsid w:val="00C8612E"/>
    <w:rsid w:val="00C86ED5"/>
    <w:rsid w:val="00C870B8"/>
    <w:rsid w:val="00C87DD0"/>
    <w:rsid w:val="00C902F6"/>
    <w:rsid w:val="00C90719"/>
    <w:rsid w:val="00C954F6"/>
    <w:rsid w:val="00C955BA"/>
    <w:rsid w:val="00C969AB"/>
    <w:rsid w:val="00CA5435"/>
    <w:rsid w:val="00CA5651"/>
    <w:rsid w:val="00CA79BB"/>
    <w:rsid w:val="00CB0133"/>
    <w:rsid w:val="00CB1290"/>
    <w:rsid w:val="00CB380E"/>
    <w:rsid w:val="00CB3DFF"/>
    <w:rsid w:val="00CB4989"/>
    <w:rsid w:val="00CB59BE"/>
    <w:rsid w:val="00CC113C"/>
    <w:rsid w:val="00CC1740"/>
    <w:rsid w:val="00CC2B45"/>
    <w:rsid w:val="00CC2BE1"/>
    <w:rsid w:val="00CC358C"/>
    <w:rsid w:val="00CC44CC"/>
    <w:rsid w:val="00CC4EBD"/>
    <w:rsid w:val="00CC5108"/>
    <w:rsid w:val="00CC6722"/>
    <w:rsid w:val="00CC68D2"/>
    <w:rsid w:val="00CD1348"/>
    <w:rsid w:val="00CD203F"/>
    <w:rsid w:val="00CD2E80"/>
    <w:rsid w:val="00CD6890"/>
    <w:rsid w:val="00CE11C9"/>
    <w:rsid w:val="00CE2E80"/>
    <w:rsid w:val="00CE52AE"/>
    <w:rsid w:val="00CE5DA8"/>
    <w:rsid w:val="00CE65E9"/>
    <w:rsid w:val="00CE75CF"/>
    <w:rsid w:val="00CE7A5B"/>
    <w:rsid w:val="00CF0635"/>
    <w:rsid w:val="00CF07B4"/>
    <w:rsid w:val="00CF0A83"/>
    <w:rsid w:val="00CF10B2"/>
    <w:rsid w:val="00CF257E"/>
    <w:rsid w:val="00CF46B3"/>
    <w:rsid w:val="00CF553A"/>
    <w:rsid w:val="00CF790A"/>
    <w:rsid w:val="00CF7B43"/>
    <w:rsid w:val="00D00EC4"/>
    <w:rsid w:val="00D033E7"/>
    <w:rsid w:val="00D04885"/>
    <w:rsid w:val="00D05219"/>
    <w:rsid w:val="00D05466"/>
    <w:rsid w:val="00D06054"/>
    <w:rsid w:val="00D0651C"/>
    <w:rsid w:val="00D078E9"/>
    <w:rsid w:val="00D11458"/>
    <w:rsid w:val="00D11A70"/>
    <w:rsid w:val="00D12C04"/>
    <w:rsid w:val="00D12DF4"/>
    <w:rsid w:val="00D14748"/>
    <w:rsid w:val="00D1582A"/>
    <w:rsid w:val="00D15C26"/>
    <w:rsid w:val="00D1625E"/>
    <w:rsid w:val="00D217C6"/>
    <w:rsid w:val="00D21AEB"/>
    <w:rsid w:val="00D22D4B"/>
    <w:rsid w:val="00D23E1B"/>
    <w:rsid w:val="00D24071"/>
    <w:rsid w:val="00D27478"/>
    <w:rsid w:val="00D3052B"/>
    <w:rsid w:val="00D311D6"/>
    <w:rsid w:val="00D32932"/>
    <w:rsid w:val="00D357D3"/>
    <w:rsid w:val="00D36A48"/>
    <w:rsid w:val="00D36B71"/>
    <w:rsid w:val="00D426BD"/>
    <w:rsid w:val="00D4735E"/>
    <w:rsid w:val="00D520A6"/>
    <w:rsid w:val="00D52595"/>
    <w:rsid w:val="00D52DA2"/>
    <w:rsid w:val="00D56BCF"/>
    <w:rsid w:val="00D56BE1"/>
    <w:rsid w:val="00D57B53"/>
    <w:rsid w:val="00D6097C"/>
    <w:rsid w:val="00D61297"/>
    <w:rsid w:val="00D631FB"/>
    <w:rsid w:val="00D652AC"/>
    <w:rsid w:val="00D66FB5"/>
    <w:rsid w:val="00D713FC"/>
    <w:rsid w:val="00D71530"/>
    <w:rsid w:val="00D72582"/>
    <w:rsid w:val="00D7474F"/>
    <w:rsid w:val="00D75F94"/>
    <w:rsid w:val="00D76230"/>
    <w:rsid w:val="00D763E0"/>
    <w:rsid w:val="00D80830"/>
    <w:rsid w:val="00D81164"/>
    <w:rsid w:val="00D86959"/>
    <w:rsid w:val="00D87994"/>
    <w:rsid w:val="00D95637"/>
    <w:rsid w:val="00DA277E"/>
    <w:rsid w:val="00DA351D"/>
    <w:rsid w:val="00DA4B87"/>
    <w:rsid w:val="00DA5EAD"/>
    <w:rsid w:val="00DA70DA"/>
    <w:rsid w:val="00DB0656"/>
    <w:rsid w:val="00DB16B4"/>
    <w:rsid w:val="00DB308E"/>
    <w:rsid w:val="00DB37EE"/>
    <w:rsid w:val="00DB3FA7"/>
    <w:rsid w:val="00DB5F71"/>
    <w:rsid w:val="00DB6162"/>
    <w:rsid w:val="00DB7801"/>
    <w:rsid w:val="00DC278D"/>
    <w:rsid w:val="00DC50ED"/>
    <w:rsid w:val="00DC551D"/>
    <w:rsid w:val="00DC7921"/>
    <w:rsid w:val="00DD0D88"/>
    <w:rsid w:val="00DD368B"/>
    <w:rsid w:val="00DD3712"/>
    <w:rsid w:val="00DD4C08"/>
    <w:rsid w:val="00DD6307"/>
    <w:rsid w:val="00DD6E04"/>
    <w:rsid w:val="00DE0106"/>
    <w:rsid w:val="00DE0E95"/>
    <w:rsid w:val="00DE13E0"/>
    <w:rsid w:val="00DE4AB9"/>
    <w:rsid w:val="00DE6BF8"/>
    <w:rsid w:val="00DF0A40"/>
    <w:rsid w:val="00DF0AF4"/>
    <w:rsid w:val="00DF13C8"/>
    <w:rsid w:val="00DF19C6"/>
    <w:rsid w:val="00DF235A"/>
    <w:rsid w:val="00DF3342"/>
    <w:rsid w:val="00DF3D46"/>
    <w:rsid w:val="00DF4508"/>
    <w:rsid w:val="00DF4F68"/>
    <w:rsid w:val="00DF795C"/>
    <w:rsid w:val="00DF7AF1"/>
    <w:rsid w:val="00E0336F"/>
    <w:rsid w:val="00E03C6D"/>
    <w:rsid w:val="00E03C80"/>
    <w:rsid w:val="00E056E7"/>
    <w:rsid w:val="00E12872"/>
    <w:rsid w:val="00E13984"/>
    <w:rsid w:val="00E14F5F"/>
    <w:rsid w:val="00E15190"/>
    <w:rsid w:val="00E153D1"/>
    <w:rsid w:val="00E15B2E"/>
    <w:rsid w:val="00E2171F"/>
    <w:rsid w:val="00E21DE4"/>
    <w:rsid w:val="00E231AE"/>
    <w:rsid w:val="00E262D9"/>
    <w:rsid w:val="00E27D47"/>
    <w:rsid w:val="00E27E8A"/>
    <w:rsid w:val="00E33499"/>
    <w:rsid w:val="00E33D04"/>
    <w:rsid w:val="00E33ECA"/>
    <w:rsid w:val="00E35B8B"/>
    <w:rsid w:val="00E36833"/>
    <w:rsid w:val="00E41EA5"/>
    <w:rsid w:val="00E41F0B"/>
    <w:rsid w:val="00E46AE1"/>
    <w:rsid w:val="00E506CC"/>
    <w:rsid w:val="00E5145A"/>
    <w:rsid w:val="00E51C37"/>
    <w:rsid w:val="00E53865"/>
    <w:rsid w:val="00E54821"/>
    <w:rsid w:val="00E549D9"/>
    <w:rsid w:val="00E60CF6"/>
    <w:rsid w:val="00E631B1"/>
    <w:rsid w:val="00E70DA8"/>
    <w:rsid w:val="00E70E51"/>
    <w:rsid w:val="00E715EC"/>
    <w:rsid w:val="00E72D37"/>
    <w:rsid w:val="00E72E73"/>
    <w:rsid w:val="00E743F5"/>
    <w:rsid w:val="00E74A97"/>
    <w:rsid w:val="00E7593B"/>
    <w:rsid w:val="00E84435"/>
    <w:rsid w:val="00E941E6"/>
    <w:rsid w:val="00E95ABD"/>
    <w:rsid w:val="00E966BA"/>
    <w:rsid w:val="00EA0A3B"/>
    <w:rsid w:val="00EA3310"/>
    <w:rsid w:val="00EA52A5"/>
    <w:rsid w:val="00EA580F"/>
    <w:rsid w:val="00EA6DE0"/>
    <w:rsid w:val="00EB25E4"/>
    <w:rsid w:val="00EB3807"/>
    <w:rsid w:val="00EB4754"/>
    <w:rsid w:val="00EB4C97"/>
    <w:rsid w:val="00EB6329"/>
    <w:rsid w:val="00EB63CE"/>
    <w:rsid w:val="00EC0077"/>
    <w:rsid w:val="00EC1320"/>
    <w:rsid w:val="00EC3B5A"/>
    <w:rsid w:val="00EC5687"/>
    <w:rsid w:val="00EC70FE"/>
    <w:rsid w:val="00ED2C76"/>
    <w:rsid w:val="00ED5C45"/>
    <w:rsid w:val="00EE0462"/>
    <w:rsid w:val="00EE6520"/>
    <w:rsid w:val="00EF1B8A"/>
    <w:rsid w:val="00EF5AAE"/>
    <w:rsid w:val="00EF5C12"/>
    <w:rsid w:val="00F01643"/>
    <w:rsid w:val="00F03173"/>
    <w:rsid w:val="00F04967"/>
    <w:rsid w:val="00F10F4D"/>
    <w:rsid w:val="00F11105"/>
    <w:rsid w:val="00F1134C"/>
    <w:rsid w:val="00F1216B"/>
    <w:rsid w:val="00F12C88"/>
    <w:rsid w:val="00F13D06"/>
    <w:rsid w:val="00F13DD4"/>
    <w:rsid w:val="00F1490A"/>
    <w:rsid w:val="00F14FB0"/>
    <w:rsid w:val="00F15397"/>
    <w:rsid w:val="00F1547F"/>
    <w:rsid w:val="00F16543"/>
    <w:rsid w:val="00F17258"/>
    <w:rsid w:val="00F20039"/>
    <w:rsid w:val="00F21EF9"/>
    <w:rsid w:val="00F222AD"/>
    <w:rsid w:val="00F242D1"/>
    <w:rsid w:val="00F24C76"/>
    <w:rsid w:val="00F24D5B"/>
    <w:rsid w:val="00F24E82"/>
    <w:rsid w:val="00F263C8"/>
    <w:rsid w:val="00F3068E"/>
    <w:rsid w:val="00F35E02"/>
    <w:rsid w:val="00F37940"/>
    <w:rsid w:val="00F41259"/>
    <w:rsid w:val="00F42112"/>
    <w:rsid w:val="00F422A1"/>
    <w:rsid w:val="00F44441"/>
    <w:rsid w:val="00F4695E"/>
    <w:rsid w:val="00F51BF7"/>
    <w:rsid w:val="00F5201B"/>
    <w:rsid w:val="00F528B5"/>
    <w:rsid w:val="00F5504B"/>
    <w:rsid w:val="00F550DF"/>
    <w:rsid w:val="00F601A7"/>
    <w:rsid w:val="00F60A58"/>
    <w:rsid w:val="00F62C17"/>
    <w:rsid w:val="00F62CB5"/>
    <w:rsid w:val="00F65A75"/>
    <w:rsid w:val="00F65F42"/>
    <w:rsid w:val="00F66356"/>
    <w:rsid w:val="00F664F7"/>
    <w:rsid w:val="00F678C0"/>
    <w:rsid w:val="00F67F3F"/>
    <w:rsid w:val="00F70AC0"/>
    <w:rsid w:val="00F714C8"/>
    <w:rsid w:val="00F74143"/>
    <w:rsid w:val="00F824BB"/>
    <w:rsid w:val="00F830DF"/>
    <w:rsid w:val="00F83556"/>
    <w:rsid w:val="00F86929"/>
    <w:rsid w:val="00F91C20"/>
    <w:rsid w:val="00F940DA"/>
    <w:rsid w:val="00F96480"/>
    <w:rsid w:val="00FA0F1F"/>
    <w:rsid w:val="00FA13B8"/>
    <w:rsid w:val="00FA1BB3"/>
    <w:rsid w:val="00FA59DB"/>
    <w:rsid w:val="00FA7D35"/>
    <w:rsid w:val="00FB4FA8"/>
    <w:rsid w:val="00FB5483"/>
    <w:rsid w:val="00FB57D2"/>
    <w:rsid w:val="00FB71FE"/>
    <w:rsid w:val="00FB7EBB"/>
    <w:rsid w:val="00FC01AB"/>
    <w:rsid w:val="00FC04CC"/>
    <w:rsid w:val="00FC1532"/>
    <w:rsid w:val="00FC1848"/>
    <w:rsid w:val="00FC1912"/>
    <w:rsid w:val="00FC197C"/>
    <w:rsid w:val="00FC1C31"/>
    <w:rsid w:val="00FC3F93"/>
    <w:rsid w:val="00FC5504"/>
    <w:rsid w:val="00FC5E0B"/>
    <w:rsid w:val="00FC6F81"/>
    <w:rsid w:val="00FC7264"/>
    <w:rsid w:val="00FC7A01"/>
    <w:rsid w:val="00FD013B"/>
    <w:rsid w:val="00FD19A1"/>
    <w:rsid w:val="00FD22BD"/>
    <w:rsid w:val="00FD27E6"/>
    <w:rsid w:val="00FD2F2D"/>
    <w:rsid w:val="00FD3308"/>
    <w:rsid w:val="00FD363F"/>
    <w:rsid w:val="00FD3870"/>
    <w:rsid w:val="00FD4922"/>
    <w:rsid w:val="00FD73FF"/>
    <w:rsid w:val="00FE081D"/>
    <w:rsid w:val="00FE1B59"/>
    <w:rsid w:val="00FE1E36"/>
    <w:rsid w:val="00FE418B"/>
    <w:rsid w:val="00FE5434"/>
    <w:rsid w:val="00FF20B7"/>
    <w:rsid w:val="00FF2C35"/>
    <w:rsid w:val="00FF35B3"/>
    <w:rsid w:val="00FF4094"/>
    <w:rsid w:val="00FF4CAE"/>
    <w:rsid w:val="00FF5BE7"/>
    <w:rsid w:val="00FF5C1F"/>
    <w:rsid w:val="00FF6DD5"/>
    <w:rsid w:val="019AF8AA"/>
    <w:rsid w:val="030ACBCF"/>
    <w:rsid w:val="044274E9"/>
    <w:rsid w:val="0463EB81"/>
    <w:rsid w:val="04AF4598"/>
    <w:rsid w:val="05D7CE92"/>
    <w:rsid w:val="06425B65"/>
    <w:rsid w:val="066510FF"/>
    <w:rsid w:val="07E6B21D"/>
    <w:rsid w:val="0849C727"/>
    <w:rsid w:val="0965E5D0"/>
    <w:rsid w:val="096F12DF"/>
    <w:rsid w:val="09CB95B7"/>
    <w:rsid w:val="0B45E6F6"/>
    <w:rsid w:val="0B58C08C"/>
    <w:rsid w:val="0C48E4ED"/>
    <w:rsid w:val="0CD0FDD6"/>
    <w:rsid w:val="0CE15FFC"/>
    <w:rsid w:val="0D4D0AD7"/>
    <w:rsid w:val="0D83EA3F"/>
    <w:rsid w:val="0F63F00D"/>
    <w:rsid w:val="0FAFE6EA"/>
    <w:rsid w:val="107A8196"/>
    <w:rsid w:val="12FFB9EA"/>
    <w:rsid w:val="146E40A3"/>
    <w:rsid w:val="1471E49C"/>
    <w:rsid w:val="14824F0B"/>
    <w:rsid w:val="16676773"/>
    <w:rsid w:val="1816B20C"/>
    <w:rsid w:val="184C97EE"/>
    <w:rsid w:val="193AF1E1"/>
    <w:rsid w:val="196BF4B1"/>
    <w:rsid w:val="198BE727"/>
    <w:rsid w:val="1A571F46"/>
    <w:rsid w:val="1C733E29"/>
    <w:rsid w:val="1D4D875B"/>
    <w:rsid w:val="1D77AD8E"/>
    <w:rsid w:val="1DC10606"/>
    <w:rsid w:val="1E6191FF"/>
    <w:rsid w:val="1ED93F50"/>
    <w:rsid w:val="1FDB2A2A"/>
    <w:rsid w:val="20A04DC0"/>
    <w:rsid w:val="20A2C089"/>
    <w:rsid w:val="216EA5AD"/>
    <w:rsid w:val="21760674"/>
    <w:rsid w:val="21822B36"/>
    <w:rsid w:val="22CECCD1"/>
    <w:rsid w:val="2328FAE3"/>
    <w:rsid w:val="24811177"/>
    <w:rsid w:val="24EF50B5"/>
    <w:rsid w:val="27932B3D"/>
    <w:rsid w:val="28793902"/>
    <w:rsid w:val="28E878E3"/>
    <w:rsid w:val="28F0D307"/>
    <w:rsid w:val="2978B5FA"/>
    <w:rsid w:val="29FEBB23"/>
    <w:rsid w:val="2A6C61B2"/>
    <w:rsid w:val="2B8FA2F6"/>
    <w:rsid w:val="2B9A006F"/>
    <w:rsid w:val="2BB4063C"/>
    <w:rsid w:val="2BE9A94D"/>
    <w:rsid w:val="2CC2DAEF"/>
    <w:rsid w:val="2D0A1F94"/>
    <w:rsid w:val="2EC88C1E"/>
    <w:rsid w:val="2F15E732"/>
    <w:rsid w:val="3004F9BD"/>
    <w:rsid w:val="323B42FC"/>
    <w:rsid w:val="329DC368"/>
    <w:rsid w:val="32C094DC"/>
    <w:rsid w:val="32FB411B"/>
    <w:rsid w:val="32FF7DED"/>
    <w:rsid w:val="33230EA1"/>
    <w:rsid w:val="33D64D36"/>
    <w:rsid w:val="3496FB55"/>
    <w:rsid w:val="34CADB2F"/>
    <w:rsid w:val="358E86FC"/>
    <w:rsid w:val="35C1BF17"/>
    <w:rsid w:val="37F1AFF9"/>
    <w:rsid w:val="38982C8A"/>
    <w:rsid w:val="3962B1F8"/>
    <w:rsid w:val="3A2B9C7B"/>
    <w:rsid w:val="3A727739"/>
    <w:rsid w:val="3A93A183"/>
    <w:rsid w:val="3AD642F5"/>
    <w:rsid w:val="3C282267"/>
    <w:rsid w:val="3C577277"/>
    <w:rsid w:val="3D3FDBBC"/>
    <w:rsid w:val="3EBE80DC"/>
    <w:rsid w:val="3F37CBFF"/>
    <w:rsid w:val="3F5D0854"/>
    <w:rsid w:val="3F76AB3F"/>
    <w:rsid w:val="4019FF1E"/>
    <w:rsid w:val="401BB0FD"/>
    <w:rsid w:val="4052DD7A"/>
    <w:rsid w:val="412FC506"/>
    <w:rsid w:val="4141EA91"/>
    <w:rsid w:val="41671DDB"/>
    <w:rsid w:val="421BC881"/>
    <w:rsid w:val="421DD9BA"/>
    <w:rsid w:val="42738541"/>
    <w:rsid w:val="4384822A"/>
    <w:rsid w:val="439E7DEB"/>
    <w:rsid w:val="4522F60F"/>
    <w:rsid w:val="45575782"/>
    <w:rsid w:val="4780B835"/>
    <w:rsid w:val="479021CC"/>
    <w:rsid w:val="47FDE929"/>
    <w:rsid w:val="485EDD1C"/>
    <w:rsid w:val="4898E90D"/>
    <w:rsid w:val="48C99B93"/>
    <w:rsid w:val="48E49F70"/>
    <w:rsid w:val="49A0346F"/>
    <w:rsid w:val="49AB19B9"/>
    <w:rsid w:val="4AC68AC0"/>
    <w:rsid w:val="4CD6F4E1"/>
    <w:rsid w:val="4D36EE28"/>
    <w:rsid w:val="4DEF6EF4"/>
    <w:rsid w:val="4E5BA141"/>
    <w:rsid w:val="4EE915BD"/>
    <w:rsid w:val="4EFA7A70"/>
    <w:rsid w:val="4FCA0DD6"/>
    <w:rsid w:val="50AF23CE"/>
    <w:rsid w:val="51E9715E"/>
    <w:rsid w:val="52835AEE"/>
    <w:rsid w:val="5295E1D5"/>
    <w:rsid w:val="533EB065"/>
    <w:rsid w:val="5379D7B8"/>
    <w:rsid w:val="53DE3D1D"/>
    <w:rsid w:val="53EB374C"/>
    <w:rsid w:val="54F62CDD"/>
    <w:rsid w:val="54FE4D76"/>
    <w:rsid w:val="55F45FD0"/>
    <w:rsid w:val="55F9ACF6"/>
    <w:rsid w:val="570C7AA5"/>
    <w:rsid w:val="574E2D26"/>
    <w:rsid w:val="581BA117"/>
    <w:rsid w:val="5836F72F"/>
    <w:rsid w:val="5992392A"/>
    <w:rsid w:val="5A2E1350"/>
    <w:rsid w:val="5B822C5B"/>
    <w:rsid w:val="5C3B8D86"/>
    <w:rsid w:val="600B58CC"/>
    <w:rsid w:val="6042171B"/>
    <w:rsid w:val="608D6397"/>
    <w:rsid w:val="60CB478B"/>
    <w:rsid w:val="610D4D00"/>
    <w:rsid w:val="6130D60F"/>
    <w:rsid w:val="61346A70"/>
    <w:rsid w:val="625A43C0"/>
    <w:rsid w:val="63297B07"/>
    <w:rsid w:val="633BC67B"/>
    <w:rsid w:val="650E7B82"/>
    <w:rsid w:val="659502F0"/>
    <w:rsid w:val="6646F527"/>
    <w:rsid w:val="6745686C"/>
    <w:rsid w:val="677FBA9C"/>
    <w:rsid w:val="67D42A8D"/>
    <w:rsid w:val="68B1CED7"/>
    <w:rsid w:val="68BCFB75"/>
    <w:rsid w:val="69AEF6A8"/>
    <w:rsid w:val="6ACB1450"/>
    <w:rsid w:val="6BEC467B"/>
    <w:rsid w:val="6EBFFA10"/>
    <w:rsid w:val="72D943C3"/>
    <w:rsid w:val="7359AB60"/>
    <w:rsid w:val="76368A28"/>
    <w:rsid w:val="76F5F197"/>
    <w:rsid w:val="78FD74EA"/>
    <w:rsid w:val="7A61DCFC"/>
    <w:rsid w:val="7A9CDC06"/>
    <w:rsid w:val="7AE6E0A3"/>
    <w:rsid w:val="7B9EF654"/>
    <w:rsid w:val="7D68FF59"/>
    <w:rsid w:val="7DD260DA"/>
    <w:rsid w:val="7E10328C"/>
    <w:rsid w:val="7F53B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E3B4DFB8-4315-4122-8FC8-EB57548F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EA4"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DE13E0"/>
    <w:pPr>
      <w:numPr>
        <w:ilvl w:val="2"/>
      </w:numPr>
      <w:tabs>
        <w:tab w:val="clear" w:pos="2127"/>
      </w:tabs>
      <w:spacing w:before="120"/>
      <w:ind w:left="0" w:firstLine="0"/>
      <w:outlineLvl w:val="2"/>
    </w:pPr>
    <w:rPr>
      <w:sz w:val="28"/>
      <w:lang w:eastAsia="zh-CN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Hyperlink">
    <w:name w:val="Hyperlink"/>
    <w:basedOn w:val="DefaultParagraphFont"/>
    <w:uiPriority w:val="99"/>
    <w:unhideWhenUsed/>
    <w:rsid w:val="00F13D06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F13D06"/>
    <w:rPr>
      <w:color w:val="96607D"/>
      <w:u w:val="single"/>
    </w:rPr>
  </w:style>
  <w:style w:type="paragraph" w:customStyle="1" w:styleId="msonormal0">
    <w:name w:val="msonormal"/>
    <w:basedOn w:val="Normal"/>
    <w:rsid w:val="00F13D06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rsid w:val="00F13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F4CAE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15</TotalTime>
  <Pages>9</Pages>
  <Words>1194</Words>
  <Characters>6343</Characters>
  <Application>Microsoft Office Word</Application>
  <DocSecurity>0</DocSecurity>
  <Lines>52</Lines>
  <Paragraphs>15</Paragraphs>
  <ScaleCrop>false</ScaleCrop>
  <Company>ETSI Sophia-Antipolis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399</cp:revision>
  <dcterms:created xsi:type="dcterms:W3CDTF">2023-04-11T14:44:00Z</dcterms:created>
  <dcterms:modified xsi:type="dcterms:W3CDTF">2025-02-11T10:36:00Z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</Properties>
</file>